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5F09" w14:textId="2EC80429" w:rsidR="00C72D0C" w:rsidRPr="003C61AD" w:rsidRDefault="00316D87" w:rsidP="00C72D0C">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Kandidat</w:t>
      </w:r>
      <w:r w:rsidRPr="003C61AD">
        <w:rPr>
          <w:rFonts w:asciiTheme="minorHAnsi" w:hAnsiTheme="minorHAnsi" w:cstheme="minorHAnsi"/>
          <w:color w:val="000000"/>
          <w:sz w:val="22"/>
          <w:lang w:eastAsia="sl-SI"/>
        </w:rPr>
        <w:t xml:space="preserve"> </w:t>
      </w:r>
      <w:r w:rsidR="00C72D0C" w:rsidRPr="003C61AD">
        <w:rPr>
          <w:rFonts w:asciiTheme="minorHAnsi" w:hAnsiTheme="minorHAnsi" w:cstheme="minorHAnsi"/>
          <w:color w:val="000000"/>
          <w:sz w:val="22"/>
          <w:lang w:eastAsia="sl-SI"/>
        </w:rPr>
        <w:t xml:space="preserve">predloži obrazec v 1. fazi v zahtevan informacijski sistem </w:t>
      </w:r>
    </w:p>
    <w:p w14:paraId="66B042A1" w14:textId="77777777" w:rsidR="0009104E" w:rsidRPr="003C61AD" w:rsidRDefault="0009104E" w:rsidP="0009104E">
      <w:pPr>
        <w:autoSpaceDE w:val="0"/>
        <w:autoSpaceDN w:val="0"/>
        <w:adjustRightInd w:val="0"/>
        <w:spacing w:line="240" w:lineRule="auto"/>
        <w:rPr>
          <w:rFonts w:asciiTheme="minorHAnsi" w:hAnsiTheme="minorHAnsi" w:cstheme="minorHAnsi"/>
          <w:b/>
          <w:bCs/>
          <w:color w:val="000000"/>
          <w:sz w:val="22"/>
          <w:lang w:eastAsia="sl-SI"/>
        </w:rPr>
      </w:pPr>
    </w:p>
    <w:p w14:paraId="2D95D521" w14:textId="19DA4C5D" w:rsidR="00C72D0C" w:rsidRPr="003C61AD" w:rsidRDefault="00C72D0C" w:rsidP="0009104E">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Obrazec št. 1</w:t>
      </w:r>
    </w:p>
    <w:p w14:paraId="15981DAC" w14:textId="77777777" w:rsidR="001B60F2" w:rsidRPr="003C61AD" w:rsidRDefault="001B60F2" w:rsidP="00C72D0C">
      <w:pPr>
        <w:autoSpaceDE w:val="0"/>
        <w:autoSpaceDN w:val="0"/>
        <w:adjustRightInd w:val="0"/>
        <w:spacing w:line="240" w:lineRule="auto"/>
        <w:jc w:val="center"/>
        <w:rPr>
          <w:rFonts w:asciiTheme="minorHAnsi" w:hAnsiTheme="minorHAnsi" w:cstheme="minorHAnsi"/>
          <w:b/>
          <w:bCs/>
          <w:color w:val="000000"/>
          <w:sz w:val="22"/>
          <w:lang w:eastAsia="sl-SI"/>
        </w:rPr>
      </w:pPr>
    </w:p>
    <w:p w14:paraId="681E2C4D" w14:textId="09E44783" w:rsidR="00C72D0C" w:rsidRPr="003C61AD" w:rsidRDefault="00C72D0C" w:rsidP="00C72D0C">
      <w:pPr>
        <w:autoSpaceDE w:val="0"/>
        <w:autoSpaceDN w:val="0"/>
        <w:adjustRightInd w:val="0"/>
        <w:spacing w:line="240" w:lineRule="auto"/>
        <w:jc w:val="center"/>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PRIJAVA</w:t>
      </w:r>
    </w:p>
    <w:p w14:paraId="1EEA891E"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2FB7D47F"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68967397" w14:textId="0036E2B0" w:rsidR="00C72D0C" w:rsidRPr="003C61AD" w:rsidRDefault="00C72D0C" w:rsidP="00B20617">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 osnovi javnega </w:t>
      </w:r>
      <w:r w:rsidR="00613232">
        <w:rPr>
          <w:rFonts w:asciiTheme="minorHAnsi" w:hAnsiTheme="minorHAnsi" w:cstheme="minorHAnsi"/>
          <w:color w:val="000000"/>
          <w:sz w:val="22"/>
          <w:lang w:eastAsia="sl-SI"/>
        </w:rPr>
        <w:t>naročila</w:t>
      </w:r>
      <w:r w:rsidRPr="003C61AD">
        <w:rPr>
          <w:rFonts w:asciiTheme="minorHAnsi" w:hAnsiTheme="minorHAnsi" w:cstheme="minorHAnsi"/>
          <w:color w:val="000000"/>
          <w:sz w:val="22"/>
          <w:lang w:eastAsia="sl-SI"/>
        </w:rPr>
        <w:t xml:space="preserve"> »</w:t>
      </w:r>
      <w:r w:rsidR="00613232" w:rsidRPr="00613232">
        <w:rPr>
          <w:rFonts w:asciiTheme="minorHAnsi" w:hAnsiTheme="minorHAnsi" w:cstheme="minorHAnsi"/>
          <w:b/>
          <w:bCs/>
          <w:color w:val="000000"/>
          <w:sz w:val="22"/>
          <w:lang w:eastAsia="sl-SI"/>
        </w:rPr>
        <w:t>Izvajanje posamičnih gradbenih del na elektroenergetskem omrežju</w:t>
      </w:r>
      <w:r w:rsidR="00C907A2" w:rsidRPr="00C907A2">
        <w:rPr>
          <w:rFonts w:asciiTheme="minorHAnsi" w:hAnsiTheme="minorHAnsi" w:cstheme="minorHAnsi"/>
          <w:b/>
          <w:bCs/>
          <w:color w:val="000000"/>
          <w:sz w:val="22"/>
          <w:lang w:eastAsia="sl-SI"/>
        </w:rPr>
        <w:t xml:space="preserve">, št. </w:t>
      </w:r>
      <w:r w:rsidR="00613232">
        <w:rPr>
          <w:rFonts w:asciiTheme="minorHAnsi" w:hAnsiTheme="minorHAnsi" w:cstheme="minorHAnsi"/>
          <w:b/>
          <w:bCs/>
          <w:color w:val="000000"/>
          <w:sz w:val="22"/>
          <w:lang w:eastAsia="sl-SI"/>
        </w:rPr>
        <w:t>D</w:t>
      </w:r>
      <w:r w:rsidR="00C907A2" w:rsidRPr="00C907A2">
        <w:rPr>
          <w:rFonts w:asciiTheme="minorHAnsi" w:hAnsiTheme="minorHAnsi" w:cstheme="minorHAnsi"/>
          <w:b/>
          <w:bCs/>
          <w:color w:val="000000"/>
          <w:sz w:val="22"/>
          <w:lang w:eastAsia="sl-SI"/>
        </w:rPr>
        <w:t>N</w:t>
      </w:r>
      <w:r w:rsidR="00613232">
        <w:rPr>
          <w:rFonts w:asciiTheme="minorHAnsi" w:hAnsiTheme="minorHAnsi" w:cstheme="minorHAnsi"/>
          <w:b/>
          <w:bCs/>
          <w:color w:val="000000"/>
          <w:sz w:val="22"/>
          <w:lang w:eastAsia="sl-SI"/>
        </w:rPr>
        <w:t>S</w:t>
      </w:r>
      <w:r w:rsidR="00C907A2" w:rsidRPr="00C907A2">
        <w:rPr>
          <w:rFonts w:asciiTheme="minorHAnsi" w:hAnsiTheme="minorHAnsi" w:cstheme="minorHAnsi"/>
          <w:b/>
          <w:bCs/>
          <w:color w:val="000000"/>
          <w:sz w:val="22"/>
          <w:lang w:eastAsia="sl-SI"/>
        </w:rPr>
        <w:t>2</w:t>
      </w:r>
      <w:r w:rsidR="00CB391A">
        <w:rPr>
          <w:rFonts w:asciiTheme="minorHAnsi" w:hAnsiTheme="minorHAnsi" w:cstheme="minorHAnsi"/>
          <w:b/>
          <w:bCs/>
          <w:color w:val="000000"/>
          <w:sz w:val="22"/>
          <w:lang w:eastAsia="sl-SI"/>
        </w:rPr>
        <w:t>6</w:t>
      </w:r>
      <w:r w:rsidR="00C907A2" w:rsidRPr="00C907A2">
        <w:rPr>
          <w:rFonts w:asciiTheme="minorHAnsi" w:hAnsiTheme="minorHAnsi" w:cstheme="minorHAnsi"/>
          <w:b/>
          <w:bCs/>
          <w:color w:val="000000"/>
          <w:sz w:val="22"/>
          <w:lang w:eastAsia="sl-SI"/>
        </w:rPr>
        <w:t>-0</w:t>
      </w:r>
      <w:r w:rsidR="00CB391A">
        <w:rPr>
          <w:rFonts w:asciiTheme="minorHAnsi" w:hAnsiTheme="minorHAnsi" w:cstheme="minorHAnsi"/>
          <w:b/>
          <w:bCs/>
          <w:color w:val="000000"/>
          <w:sz w:val="22"/>
          <w:lang w:eastAsia="sl-SI"/>
        </w:rPr>
        <w:t>0</w:t>
      </w:r>
      <w:r w:rsidR="0028786F">
        <w:rPr>
          <w:rFonts w:asciiTheme="minorHAnsi" w:hAnsiTheme="minorHAnsi" w:cstheme="minorHAnsi"/>
          <w:b/>
          <w:bCs/>
          <w:color w:val="000000"/>
          <w:sz w:val="22"/>
          <w:lang w:eastAsia="sl-SI"/>
        </w:rPr>
        <w:t>4</w:t>
      </w:r>
      <w:r w:rsidRPr="003C61AD">
        <w:rPr>
          <w:rFonts w:asciiTheme="minorHAnsi" w:hAnsiTheme="minorHAnsi" w:cstheme="minorHAnsi"/>
          <w:color w:val="000000"/>
          <w:sz w:val="22"/>
          <w:lang w:eastAsia="sl-SI"/>
        </w:rPr>
        <w:t xml:space="preserve">« po omejenem postopku z vzpostavitvijo DNS, dajemo </w:t>
      </w:r>
      <w:r w:rsidR="0057475D">
        <w:rPr>
          <w:rFonts w:asciiTheme="minorHAnsi" w:hAnsiTheme="minorHAnsi" w:cstheme="minorHAnsi"/>
          <w:color w:val="000000"/>
          <w:sz w:val="22"/>
          <w:lang w:eastAsia="sl-SI"/>
        </w:rPr>
        <w:t>prijavo</w:t>
      </w:r>
      <w:r w:rsidRPr="003C61AD">
        <w:rPr>
          <w:rFonts w:asciiTheme="minorHAnsi" w:hAnsiTheme="minorHAnsi" w:cstheme="minorHAnsi"/>
          <w:color w:val="000000"/>
          <w:sz w:val="22"/>
          <w:lang w:eastAsia="sl-SI"/>
        </w:rPr>
        <w:t xml:space="preserve">, kot sledi: </w:t>
      </w:r>
    </w:p>
    <w:p w14:paraId="5F20DA26"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p w14:paraId="7950D59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bl>
      <w:tblPr>
        <w:tblW w:w="946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2"/>
        <w:gridCol w:w="5332"/>
      </w:tblGrid>
      <w:tr w:rsidR="001B60F2" w:rsidRPr="003C61AD" w14:paraId="3B8630CC" w14:textId="1D85644F" w:rsidTr="00542CC6">
        <w:trPr>
          <w:trHeight w:val="93"/>
        </w:trPr>
        <w:tc>
          <w:tcPr>
            <w:tcW w:w="4132" w:type="dxa"/>
          </w:tcPr>
          <w:p w14:paraId="1C6D0540" w14:textId="1AC920C2" w:rsidR="008728BF"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r w:rsidRPr="003C61AD">
              <w:rPr>
                <w:rFonts w:asciiTheme="minorHAnsi" w:hAnsiTheme="minorHAnsi" w:cstheme="minorHAnsi"/>
                <w:b/>
                <w:bCs/>
                <w:color w:val="000000"/>
                <w:sz w:val="22"/>
                <w:lang w:eastAsia="sl-SI"/>
              </w:rPr>
              <w:t xml:space="preserve">PODATKI O </w:t>
            </w:r>
            <w:r w:rsidR="00A91634">
              <w:rPr>
                <w:rFonts w:asciiTheme="minorHAnsi" w:hAnsiTheme="minorHAnsi" w:cstheme="minorHAnsi"/>
                <w:b/>
                <w:bCs/>
                <w:color w:val="000000"/>
                <w:sz w:val="22"/>
                <w:lang w:eastAsia="sl-SI"/>
              </w:rPr>
              <w:t>K</w:t>
            </w:r>
            <w:r w:rsidR="00314473">
              <w:rPr>
                <w:rFonts w:asciiTheme="minorHAnsi" w:hAnsiTheme="minorHAnsi" w:cstheme="minorHAnsi"/>
                <w:b/>
                <w:bCs/>
                <w:color w:val="000000"/>
                <w:sz w:val="22"/>
                <w:lang w:eastAsia="sl-SI"/>
              </w:rPr>
              <w:t>ANDIDATU</w:t>
            </w:r>
            <w:r w:rsidRPr="003C61AD">
              <w:rPr>
                <w:rFonts w:asciiTheme="minorHAnsi" w:hAnsiTheme="minorHAnsi" w:cstheme="minorHAnsi"/>
                <w:b/>
                <w:bCs/>
                <w:color w:val="000000"/>
                <w:sz w:val="22"/>
                <w:lang w:eastAsia="sl-SI"/>
              </w:rPr>
              <w:t xml:space="preserve"> </w:t>
            </w:r>
          </w:p>
          <w:p w14:paraId="4B22B942" w14:textId="77777777" w:rsidR="008728BF" w:rsidRPr="003C61AD" w:rsidRDefault="008728BF" w:rsidP="00C72D0C">
            <w:pPr>
              <w:autoSpaceDE w:val="0"/>
              <w:autoSpaceDN w:val="0"/>
              <w:adjustRightInd w:val="0"/>
              <w:spacing w:line="240" w:lineRule="auto"/>
              <w:jc w:val="left"/>
              <w:rPr>
                <w:rFonts w:asciiTheme="minorHAnsi" w:hAnsiTheme="minorHAnsi" w:cstheme="minorHAnsi"/>
                <w:b/>
                <w:bCs/>
                <w:color w:val="000000"/>
                <w:sz w:val="22"/>
                <w:lang w:eastAsia="sl-SI"/>
              </w:rPr>
            </w:pPr>
          </w:p>
          <w:p w14:paraId="0CB18287" w14:textId="0669CD58"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POLNI NAZIV IN FIRMA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p w14:paraId="7B1A5044" w14:textId="0B2B06D3"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tc>
        <w:tc>
          <w:tcPr>
            <w:tcW w:w="5332" w:type="dxa"/>
          </w:tcPr>
          <w:p w14:paraId="2165ED8A" w14:textId="77777777" w:rsidR="001B60F2"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p>
        </w:tc>
      </w:tr>
      <w:tr w:rsidR="001B60F2" w:rsidRPr="003C61AD" w14:paraId="081DDC8B" w14:textId="71F0F40B" w:rsidTr="00542CC6">
        <w:trPr>
          <w:trHeight w:val="93"/>
        </w:trPr>
        <w:tc>
          <w:tcPr>
            <w:tcW w:w="4132" w:type="dxa"/>
          </w:tcPr>
          <w:p w14:paraId="5F36C04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60AD1C3" w14:textId="05752A1B"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NASLOV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43CF431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7CF7C3C4" w14:textId="6DE8C355" w:rsidTr="00542CC6">
        <w:trPr>
          <w:trHeight w:val="93"/>
        </w:trPr>
        <w:tc>
          <w:tcPr>
            <w:tcW w:w="4132" w:type="dxa"/>
          </w:tcPr>
          <w:p w14:paraId="68861C72"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CA26489" w14:textId="527B8ABB"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KONTAKTNA OSEBA: </w:t>
            </w:r>
          </w:p>
        </w:tc>
        <w:tc>
          <w:tcPr>
            <w:tcW w:w="5332" w:type="dxa"/>
          </w:tcPr>
          <w:p w14:paraId="159A86C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AC67DC5" w14:textId="3CEB20F7" w:rsidTr="00542CC6">
        <w:trPr>
          <w:trHeight w:val="225"/>
        </w:trPr>
        <w:tc>
          <w:tcPr>
            <w:tcW w:w="4132" w:type="dxa"/>
          </w:tcPr>
          <w:p w14:paraId="6100606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481E3AE7" w14:textId="7BFE2C8F"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ELEKTRONSKI NASLOV KONTAKTNE OSEBE: </w:t>
            </w:r>
          </w:p>
        </w:tc>
        <w:tc>
          <w:tcPr>
            <w:tcW w:w="5332" w:type="dxa"/>
          </w:tcPr>
          <w:p w14:paraId="235C7AF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526C1B0" w14:textId="2CFCC85B" w:rsidTr="00542CC6">
        <w:trPr>
          <w:trHeight w:val="93"/>
        </w:trPr>
        <w:tc>
          <w:tcPr>
            <w:tcW w:w="4132" w:type="dxa"/>
          </w:tcPr>
          <w:p w14:paraId="43E0CA94"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BD3BDD7" w14:textId="667F7CBA"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TELEFON: </w:t>
            </w:r>
          </w:p>
        </w:tc>
        <w:tc>
          <w:tcPr>
            <w:tcW w:w="5332" w:type="dxa"/>
          </w:tcPr>
          <w:p w14:paraId="789F1EF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291390B" w14:textId="3324C3F2" w:rsidTr="00542CC6">
        <w:trPr>
          <w:trHeight w:val="225"/>
        </w:trPr>
        <w:tc>
          <w:tcPr>
            <w:tcW w:w="4132" w:type="dxa"/>
          </w:tcPr>
          <w:p w14:paraId="225F9BC6"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AE15BF1" w14:textId="3577D05F"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ID (DAVČNA) ŠTEVILKA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247DEC37"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5F8E35A" w14:textId="42F11441" w:rsidTr="00542CC6">
        <w:trPr>
          <w:trHeight w:val="93"/>
        </w:trPr>
        <w:tc>
          <w:tcPr>
            <w:tcW w:w="4132" w:type="dxa"/>
          </w:tcPr>
          <w:p w14:paraId="7D3CC4E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084624A8" w14:textId="7BCDE239"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MATIČNA ŠTEVILKA </w:t>
            </w:r>
            <w:r w:rsidR="00314473">
              <w:rPr>
                <w:rFonts w:asciiTheme="minorHAnsi" w:hAnsiTheme="minorHAnsi" w:cstheme="minorHAnsi"/>
                <w:color w:val="000000"/>
                <w:sz w:val="22"/>
                <w:lang w:eastAsia="sl-SI"/>
              </w:rPr>
              <w:t>KANDIDATA</w:t>
            </w:r>
            <w:r w:rsidRPr="003C61AD">
              <w:rPr>
                <w:rFonts w:asciiTheme="minorHAnsi" w:hAnsiTheme="minorHAnsi" w:cstheme="minorHAnsi"/>
                <w:color w:val="000000"/>
                <w:sz w:val="22"/>
                <w:lang w:eastAsia="sl-SI"/>
              </w:rPr>
              <w:t xml:space="preserve">: </w:t>
            </w:r>
          </w:p>
        </w:tc>
        <w:tc>
          <w:tcPr>
            <w:tcW w:w="5332" w:type="dxa"/>
          </w:tcPr>
          <w:p w14:paraId="35A2DF3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24D1C7FC" w14:textId="1351CF02" w:rsidTr="00542CC6">
        <w:trPr>
          <w:trHeight w:val="93"/>
        </w:trPr>
        <w:tc>
          <w:tcPr>
            <w:tcW w:w="4132" w:type="dxa"/>
          </w:tcPr>
          <w:p w14:paraId="55506A3B"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836AE84" w14:textId="1F59DBC2"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ŠT. TRANSAKCIJSKEGA RAČUNA: </w:t>
            </w:r>
          </w:p>
        </w:tc>
        <w:tc>
          <w:tcPr>
            <w:tcW w:w="5332" w:type="dxa"/>
          </w:tcPr>
          <w:p w14:paraId="447F34D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E539355" w14:textId="7914C013" w:rsidTr="00542CC6">
        <w:trPr>
          <w:trHeight w:val="226"/>
        </w:trPr>
        <w:tc>
          <w:tcPr>
            <w:tcW w:w="4132" w:type="dxa"/>
          </w:tcPr>
          <w:p w14:paraId="1CC8DD67"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1EF1D3B5" w14:textId="09084196"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ODGOVORNA OSEBA ZA PODPIS POGODBE: </w:t>
            </w:r>
          </w:p>
        </w:tc>
        <w:tc>
          <w:tcPr>
            <w:tcW w:w="5332" w:type="dxa"/>
          </w:tcPr>
          <w:p w14:paraId="2C198A4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DC6A593" w14:textId="08CBB2E0" w:rsidTr="00542CC6">
        <w:trPr>
          <w:trHeight w:val="93"/>
        </w:trPr>
        <w:tc>
          <w:tcPr>
            <w:tcW w:w="4132" w:type="dxa"/>
          </w:tcPr>
          <w:p w14:paraId="6C06C2B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747EFC8" w14:textId="1B44D568"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ZAKONITI ZASTOPNIKI </w:t>
            </w:r>
            <w:r w:rsidR="00314473">
              <w:rPr>
                <w:rFonts w:asciiTheme="minorHAnsi" w:hAnsiTheme="minorHAnsi" w:cstheme="minorHAnsi"/>
                <w:color w:val="000000"/>
                <w:sz w:val="22"/>
                <w:lang w:eastAsia="sl-SI"/>
              </w:rPr>
              <w:t>KANDIDATA</w:t>
            </w:r>
            <w:r w:rsidR="0096216A" w:rsidRPr="003C61AD">
              <w:rPr>
                <w:rFonts w:asciiTheme="minorHAnsi" w:hAnsiTheme="minorHAnsi" w:cstheme="minorHAnsi"/>
                <w:color w:val="000000"/>
                <w:sz w:val="22"/>
                <w:lang w:eastAsia="sl-SI"/>
              </w:rPr>
              <w:t>:</w:t>
            </w:r>
          </w:p>
        </w:tc>
        <w:tc>
          <w:tcPr>
            <w:tcW w:w="5332" w:type="dxa"/>
          </w:tcPr>
          <w:p w14:paraId="0999E7E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bl>
    <w:p w14:paraId="0615C68B" w14:textId="77777777" w:rsidR="00C72D0C" w:rsidRPr="003C61AD" w:rsidRDefault="00C72D0C" w:rsidP="00140271">
      <w:pPr>
        <w:rPr>
          <w:rFonts w:asciiTheme="minorHAnsi" w:hAnsiTheme="minorHAnsi" w:cstheme="minorHAnsi"/>
          <w:sz w:val="22"/>
        </w:rPr>
      </w:pPr>
    </w:p>
    <w:p w14:paraId="28A2E80D" w14:textId="77777777" w:rsidR="00777953" w:rsidRDefault="00777953" w:rsidP="00140271">
      <w:pPr>
        <w:rPr>
          <w:rFonts w:ascii="Calibri" w:hAnsi="Calibri"/>
          <w:sz w:val="22"/>
        </w:rPr>
      </w:pPr>
    </w:p>
    <w:p w14:paraId="644BA8E4" w14:textId="77777777" w:rsidR="00777953" w:rsidRDefault="00777953" w:rsidP="00140271">
      <w:pPr>
        <w:rPr>
          <w:rFonts w:ascii="Calibri" w:hAnsi="Calibri"/>
          <w:sz w:val="22"/>
        </w:rPr>
      </w:pPr>
    </w:p>
    <w:tbl>
      <w:tblPr>
        <w:tblW w:w="0" w:type="auto"/>
        <w:tblInd w:w="2" w:type="dxa"/>
        <w:tblLayout w:type="fixed"/>
        <w:tblLook w:val="04A0" w:firstRow="1" w:lastRow="0" w:firstColumn="1" w:lastColumn="0" w:noHBand="0" w:noVBand="1"/>
      </w:tblPr>
      <w:tblGrid>
        <w:gridCol w:w="4361"/>
        <w:gridCol w:w="4361"/>
      </w:tblGrid>
      <w:tr w:rsidR="00542CC6" w:rsidRPr="00A34C1A" w14:paraId="57B6135A" w14:textId="77777777">
        <w:trPr>
          <w:cantSplit/>
        </w:trPr>
        <w:tc>
          <w:tcPr>
            <w:tcW w:w="4361" w:type="dxa"/>
            <w:hideMark/>
          </w:tcPr>
          <w:p w14:paraId="243DA822" w14:textId="77777777" w:rsidR="00542CC6" w:rsidRPr="00184DA9" w:rsidRDefault="00542CC6">
            <w:pPr>
              <w:rPr>
                <w:rFonts w:ascii="Calibri" w:hAnsi="Calibri" w:cs="Arial"/>
                <w:sz w:val="22"/>
                <w:szCs w:val="21"/>
              </w:rPr>
            </w:pPr>
            <w:r w:rsidRPr="00184DA9">
              <w:rPr>
                <w:rFonts w:ascii="Calibri" w:hAnsi="Calibri" w:cs="Arial"/>
                <w:sz w:val="22"/>
                <w:szCs w:val="21"/>
              </w:rPr>
              <w:t>Kraj in datum:</w:t>
            </w:r>
          </w:p>
        </w:tc>
        <w:tc>
          <w:tcPr>
            <w:tcW w:w="4361" w:type="dxa"/>
          </w:tcPr>
          <w:p w14:paraId="6C67D33A" w14:textId="41BD63A5" w:rsidR="00542CC6" w:rsidRPr="00184DA9" w:rsidRDefault="00A91634">
            <w:pPr>
              <w:rPr>
                <w:rFonts w:ascii="Calibri" w:hAnsi="Calibri" w:cs="Arial"/>
                <w:sz w:val="22"/>
                <w:szCs w:val="21"/>
              </w:rPr>
            </w:pPr>
            <w:r>
              <w:rPr>
                <w:rFonts w:ascii="Calibri" w:hAnsi="Calibri" w:cs="Arial"/>
                <w:sz w:val="22"/>
                <w:szCs w:val="21"/>
              </w:rPr>
              <w:t>Kandidat</w:t>
            </w:r>
            <w:r w:rsidR="00542CC6" w:rsidRPr="00184DA9">
              <w:rPr>
                <w:rFonts w:ascii="Calibri" w:hAnsi="Calibri" w:cs="Arial"/>
                <w:sz w:val="22"/>
                <w:szCs w:val="21"/>
              </w:rPr>
              <w:t>:</w:t>
            </w:r>
          </w:p>
          <w:p w14:paraId="661F3EB8" w14:textId="77777777" w:rsidR="00542CC6" w:rsidRPr="00184DA9" w:rsidRDefault="00542CC6">
            <w:pPr>
              <w:rPr>
                <w:rFonts w:ascii="Calibri" w:hAnsi="Calibri" w:cs="Arial"/>
                <w:sz w:val="22"/>
                <w:szCs w:val="21"/>
              </w:rPr>
            </w:pPr>
            <w:r w:rsidRPr="00184DA9">
              <w:rPr>
                <w:rFonts w:ascii="Calibri" w:hAnsi="Calibri" w:cs="Arial"/>
                <w:sz w:val="22"/>
                <w:szCs w:val="21"/>
              </w:rPr>
              <w:t>Podpis:</w:t>
            </w:r>
          </w:p>
        </w:tc>
      </w:tr>
    </w:tbl>
    <w:p w14:paraId="6C1041F3" w14:textId="77777777" w:rsidR="00777953" w:rsidRDefault="00777953" w:rsidP="00140271">
      <w:pPr>
        <w:rPr>
          <w:rFonts w:ascii="Calibri" w:hAnsi="Calibri"/>
          <w:sz w:val="22"/>
        </w:rPr>
      </w:pPr>
    </w:p>
    <w:p w14:paraId="271947AE" w14:textId="77777777" w:rsidR="00777953" w:rsidRDefault="00777953" w:rsidP="00140271">
      <w:pPr>
        <w:rPr>
          <w:rFonts w:ascii="Calibri" w:hAnsi="Calibri"/>
          <w:sz w:val="22"/>
        </w:rPr>
      </w:pPr>
    </w:p>
    <w:p w14:paraId="11D8DC9A" w14:textId="77777777" w:rsidR="00777953" w:rsidRDefault="00777953" w:rsidP="00140271">
      <w:pPr>
        <w:rPr>
          <w:rFonts w:ascii="Calibri" w:hAnsi="Calibri"/>
          <w:sz w:val="22"/>
        </w:rPr>
      </w:pPr>
    </w:p>
    <w:p w14:paraId="06D2F95E" w14:textId="77777777" w:rsidR="00777953" w:rsidRDefault="00777953" w:rsidP="00140271">
      <w:pPr>
        <w:rPr>
          <w:rFonts w:ascii="Calibri" w:hAnsi="Calibri"/>
          <w:sz w:val="22"/>
        </w:rPr>
      </w:pPr>
    </w:p>
    <w:p w14:paraId="5501D156" w14:textId="77777777" w:rsidR="00777953" w:rsidRDefault="00777953" w:rsidP="00140271">
      <w:pPr>
        <w:rPr>
          <w:rFonts w:ascii="Calibri" w:hAnsi="Calibri"/>
          <w:sz w:val="22"/>
        </w:rPr>
      </w:pPr>
    </w:p>
    <w:p w14:paraId="39961126" w14:textId="77777777" w:rsidR="00653AF9" w:rsidRDefault="00653AF9" w:rsidP="00140271">
      <w:pPr>
        <w:rPr>
          <w:rFonts w:ascii="Calibri" w:hAnsi="Calibri"/>
          <w:sz w:val="22"/>
        </w:rPr>
      </w:pPr>
    </w:p>
    <w:p w14:paraId="1EAC4C57" w14:textId="77777777" w:rsidR="00653AF9" w:rsidRDefault="00653AF9" w:rsidP="00140271">
      <w:pPr>
        <w:rPr>
          <w:rFonts w:ascii="Calibri" w:hAnsi="Calibri"/>
          <w:sz w:val="22"/>
        </w:rPr>
      </w:pPr>
    </w:p>
    <w:p w14:paraId="2F55FAE3" w14:textId="77777777" w:rsidR="00653AF9" w:rsidRDefault="00653AF9" w:rsidP="00140271">
      <w:pPr>
        <w:rPr>
          <w:rFonts w:ascii="Calibri" w:hAnsi="Calibri"/>
          <w:sz w:val="22"/>
        </w:rPr>
      </w:pPr>
    </w:p>
    <w:p w14:paraId="10ABD2D6" w14:textId="77777777" w:rsidR="00A8056F" w:rsidRDefault="00A8056F" w:rsidP="00140271">
      <w:pPr>
        <w:rPr>
          <w:rFonts w:ascii="Calibri" w:hAnsi="Calibri"/>
          <w:sz w:val="22"/>
        </w:rPr>
      </w:pPr>
    </w:p>
    <w:p w14:paraId="414EA913" w14:textId="77777777" w:rsidR="00A8056F" w:rsidRDefault="00A8056F" w:rsidP="00140271">
      <w:pPr>
        <w:rPr>
          <w:rFonts w:ascii="Calibri" w:hAnsi="Calibri"/>
          <w:sz w:val="22"/>
        </w:rPr>
      </w:pPr>
    </w:p>
    <w:p w14:paraId="31AEA9C7" w14:textId="77777777" w:rsidR="00A8056F" w:rsidRDefault="00A8056F" w:rsidP="00140271">
      <w:pPr>
        <w:rPr>
          <w:rFonts w:ascii="Calibri" w:hAnsi="Calibri"/>
          <w:sz w:val="22"/>
        </w:rPr>
      </w:pPr>
    </w:p>
    <w:p w14:paraId="1160BE01" w14:textId="77777777" w:rsidR="00653AF9" w:rsidRDefault="00653AF9" w:rsidP="00140271">
      <w:pPr>
        <w:rPr>
          <w:rFonts w:ascii="Calibri" w:hAnsi="Calibri"/>
          <w:sz w:val="22"/>
        </w:rPr>
      </w:pPr>
    </w:p>
    <w:p w14:paraId="1732E713" w14:textId="7727F81D" w:rsidR="00777953" w:rsidRPr="003C61AD" w:rsidRDefault="00316D87" w:rsidP="00777953">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Pr="003C61AD">
        <w:rPr>
          <w:rFonts w:asciiTheme="minorHAnsi" w:hAnsiTheme="minorHAnsi" w:cstheme="minorHAnsi"/>
          <w:color w:val="000000"/>
          <w:sz w:val="22"/>
          <w:lang w:eastAsia="sl-SI"/>
        </w:rPr>
        <w:t xml:space="preserve"> </w:t>
      </w:r>
      <w:r w:rsidR="00777953" w:rsidRPr="003C61AD">
        <w:rPr>
          <w:rFonts w:asciiTheme="minorHAnsi" w:hAnsiTheme="minorHAnsi" w:cstheme="minorHAnsi"/>
          <w:color w:val="000000"/>
          <w:sz w:val="22"/>
          <w:lang w:eastAsia="sl-SI"/>
        </w:rPr>
        <w:t xml:space="preserve">predloži obrazec v 1. fazi v zahtevan informacijski sistem </w:t>
      </w:r>
    </w:p>
    <w:p w14:paraId="001D8589"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16D780BF" w14:textId="2462DF4E" w:rsidR="00777953" w:rsidRPr="003C61AD"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 xml:space="preserve">Obrazec št. 2 </w:t>
      </w:r>
    </w:p>
    <w:p w14:paraId="03C76D5D" w14:textId="77777777" w:rsidR="00777953"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5C1C3CDA" w14:textId="77777777" w:rsidR="00F476F6" w:rsidRDefault="00F476F6"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2C56663A" w14:textId="77777777" w:rsidR="00F476F6" w:rsidRPr="003C61AD" w:rsidRDefault="00F476F6"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6472E5BE" w14:textId="7032C44C" w:rsidR="00777953" w:rsidRPr="003C61AD" w:rsidRDefault="00777953" w:rsidP="00F476F6">
      <w:pPr>
        <w:autoSpaceDE w:val="0"/>
        <w:autoSpaceDN w:val="0"/>
        <w:adjustRightInd w:val="0"/>
        <w:spacing w:line="240" w:lineRule="auto"/>
        <w:jc w:val="center"/>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IZJAV</w:t>
      </w:r>
      <w:r w:rsidR="00F476F6">
        <w:rPr>
          <w:rFonts w:asciiTheme="minorHAnsi" w:hAnsiTheme="minorHAnsi" w:cstheme="minorHAnsi"/>
          <w:b/>
          <w:bCs/>
          <w:color w:val="000000"/>
          <w:sz w:val="22"/>
          <w:lang w:eastAsia="sl-SI"/>
        </w:rPr>
        <w:t>A</w:t>
      </w:r>
      <w:r w:rsidRPr="003C61AD">
        <w:rPr>
          <w:rFonts w:asciiTheme="minorHAnsi" w:hAnsiTheme="minorHAnsi" w:cstheme="minorHAnsi"/>
          <w:b/>
          <w:bCs/>
          <w:color w:val="000000"/>
          <w:sz w:val="22"/>
          <w:lang w:eastAsia="sl-SI"/>
        </w:rPr>
        <w:t xml:space="preserve"> O SPREJEMU IN IZPOLNJEVANJU POGOJEV IZ DOKUMENTACIJE </w:t>
      </w:r>
      <w:r w:rsidR="00656478">
        <w:rPr>
          <w:rFonts w:asciiTheme="minorHAnsi" w:hAnsiTheme="minorHAnsi" w:cstheme="minorHAnsi"/>
          <w:b/>
          <w:bCs/>
          <w:color w:val="000000"/>
          <w:sz w:val="22"/>
          <w:lang w:eastAsia="sl-SI"/>
        </w:rPr>
        <w:t>JN</w:t>
      </w:r>
    </w:p>
    <w:p w14:paraId="6E7366F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0459CAD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26E4995E" w14:textId="337CB5C7"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 xml:space="preserve">Naziv </w:t>
      </w:r>
      <w:r w:rsidR="00737C6C">
        <w:rPr>
          <w:rFonts w:asciiTheme="minorHAnsi" w:hAnsiTheme="minorHAnsi" w:cstheme="minorHAnsi"/>
          <w:color w:val="000000"/>
          <w:sz w:val="22"/>
          <w:lang w:eastAsia="sl-SI"/>
        </w:rPr>
        <w:t>kandidata</w:t>
      </w:r>
      <w:r w:rsidR="00184DA9" w:rsidRPr="00197BC8">
        <w:rPr>
          <w:rFonts w:asciiTheme="minorHAnsi" w:hAnsiTheme="minorHAnsi" w:cstheme="minorHAnsi"/>
          <w:color w:val="000000"/>
          <w:sz w:val="22"/>
          <w:lang w:eastAsia="sl-SI"/>
        </w:rPr>
        <w:t xml:space="preserve"> </w:t>
      </w:r>
      <w:r w:rsidRPr="00197BC8">
        <w:rPr>
          <w:rFonts w:asciiTheme="minorHAnsi" w:hAnsiTheme="minorHAnsi" w:cstheme="minorHAnsi"/>
          <w:color w:val="000000"/>
          <w:sz w:val="22"/>
          <w:lang w:eastAsia="sl-SI"/>
        </w:rPr>
        <w:t xml:space="preserve">___________________________________________________________________ </w:t>
      </w:r>
    </w:p>
    <w:p w14:paraId="3D546A77"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2ADC81D8" w14:textId="5CCC2EA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Ulica __________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________________________________________________________________</w:t>
      </w:r>
    </w:p>
    <w:p w14:paraId="4EDA01B9"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686DF503" w14:textId="3A36C7C4"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Poštna štev. in kraj 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 xml:space="preserve">_____________________________________________________________ </w:t>
      </w:r>
    </w:p>
    <w:p w14:paraId="4318D55F"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5D5D611C" w14:textId="1CFA0CF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Kontaktna oseba _______________________________</w:t>
      </w:r>
      <w:r w:rsidR="006A37B8" w:rsidRPr="00197BC8">
        <w:rPr>
          <w:rFonts w:asciiTheme="minorHAnsi" w:hAnsiTheme="minorHAnsi" w:cstheme="minorHAnsi"/>
          <w:color w:val="000000"/>
          <w:sz w:val="22"/>
          <w:lang w:eastAsia="sl-SI"/>
        </w:rPr>
        <w:t xml:space="preserve">, e-naslov </w:t>
      </w:r>
      <w:r w:rsidRPr="00197BC8">
        <w:rPr>
          <w:rFonts w:asciiTheme="minorHAnsi" w:hAnsiTheme="minorHAnsi" w:cstheme="minorHAnsi"/>
          <w:color w:val="000000"/>
          <w:sz w:val="22"/>
          <w:lang w:eastAsia="sl-SI"/>
        </w:rPr>
        <w:t>____________________________</w:t>
      </w:r>
    </w:p>
    <w:p w14:paraId="5713CE05" w14:textId="77777777" w:rsidR="00777953" w:rsidRPr="006A37B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p>
    <w:p w14:paraId="0069F495" w14:textId="77777777" w:rsidR="00777953" w:rsidRPr="006A37B8" w:rsidRDefault="00777953" w:rsidP="00140271">
      <w:pPr>
        <w:rPr>
          <w:rFonts w:asciiTheme="minorHAnsi" w:hAnsiTheme="minorHAnsi" w:cstheme="minorHAnsi"/>
          <w:sz w:val="22"/>
        </w:rPr>
      </w:pPr>
    </w:p>
    <w:p w14:paraId="73F74E85" w14:textId="77777777" w:rsidR="0009104E" w:rsidRPr="006A37B8" w:rsidRDefault="0009104E" w:rsidP="00140271">
      <w:pPr>
        <w:rPr>
          <w:rFonts w:asciiTheme="minorHAnsi" w:hAnsiTheme="minorHAnsi" w:cstheme="minorHAnsi"/>
          <w:sz w:val="22"/>
        </w:rPr>
      </w:pPr>
    </w:p>
    <w:p w14:paraId="3658A5AA" w14:textId="3907508C" w:rsidR="00277A94" w:rsidRPr="006A37B8" w:rsidRDefault="00932D6F" w:rsidP="00ED7A06">
      <w:pPr>
        <w:autoSpaceDE w:val="0"/>
        <w:autoSpaceDN w:val="0"/>
        <w:adjustRightInd w:val="0"/>
        <w:spacing w:line="240" w:lineRule="auto"/>
        <w:rPr>
          <w:rFonts w:asciiTheme="minorHAnsi" w:hAnsiTheme="minorHAnsi" w:cstheme="minorHAnsi"/>
          <w:b/>
          <w:bCs/>
          <w:color w:val="000000"/>
          <w:sz w:val="22"/>
          <w:lang w:eastAsia="sl-SI"/>
        </w:rPr>
      </w:pPr>
      <w:r w:rsidRPr="006A37B8">
        <w:rPr>
          <w:rFonts w:asciiTheme="minorHAnsi" w:hAnsiTheme="minorHAnsi" w:cstheme="minorHAnsi"/>
          <w:b/>
          <w:bCs/>
          <w:color w:val="000000"/>
          <w:sz w:val="22"/>
          <w:lang w:eastAsia="sl-SI"/>
        </w:rPr>
        <w:t xml:space="preserve">Izjavljamo: </w:t>
      </w:r>
    </w:p>
    <w:p w14:paraId="40D7BC23" w14:textId="77777777" w:rsidR="00277A94" w:rsidRPr="006A37B8" w:rsidRDefault="00277A94" w:rsidP="00ED7A06">
      <w:pPr>
        <w:autoSpaceDE w:val="0"/>
        <w:autoSpaceDN w:val="0"/>
        <w:adjustRightInd w:val="0"/>
        <w:spacing w:line="240" w:lineRule="auto"/>
        <w:rPr>
          <w:rFonts w:asciiTheme="minorHAnsi" w:hAnsiTheme="minorHAnsi" w:cstheme="minorHAnsi"/>
          <w:b/>
          <w:bCs/>
          <w:color w:val="000000"/>
          <w:sz w:val="22"/>
          <w:lang w:eastAsia="sl-SI"/>
        </w:rPr>
      </w:pPr>
    </w:p>
    <w:p w14:paraId="6E8227B9" w14:textId="6815CAF9" w:rsidR="00C06A00" w:rsidRPr="006A37B8" w:rsidRDefault="0009104E" w:rsidP="00316D87">
      <w:pPr>
        <w:pStyle w:val="Odstavekseznama"/>
        <w:numPr>
          <w:ilvl w:val="0"/>
          <w:numId w:val="7"/>
        </w:numPr>
        <w:autoSpaceDE w:val="0"/>
        <w:autoSpaceDN w:val="0"/>
        <w:adjustRightInd w:val="0"/>
        <w:spacing w:line="240" w:lineRule="auto"/>
        <w:rPr>
          <w:rFonts w:asciiTheme="minorHAnsi" w:hAnsiTheme="minorHAnsi" w:cstheme="minorHAnsi"/>
          <w:color w:val="000000"/>
          <w:sz w:val="22"/>
          <w:lang w:eastAsia="sl-SI"/>
        </w:rPr>
      </w:pPr>
      <w:r w:rsidRPr="006A37B8">
        <w:rPr>
          <w:rFonts w:asciiTheme="minorHAnsi" w:hAnsiTheme="minorHAnsi" w:cstheme="minorHAnsi"/>
          <w:color w:val="000000"/>
          <w:sz w:val="22"/>
          <w:lang w:eastAsia="sl-SI"/>
        </w:rPr>
        <w:t xml:space="preserve">da </w:t>
      </w:r>
      <w:r w:rsidR="005B28E0">
        <w:rPr>
          <w:rFonts w:asciiTheme="minorHAnsi" w:hAnsiTheme="minorHAnsi" w:cstheme="minorHAnsi"/>
          <w:color w:val="000000"/>
          <w:sz w:val="22"/>
          <w:lang w:eastAsia="sl-SI"/>
        </w:rPr>
        <w:t xml:space="preserve">v postopku javnega naročila </w:t>
      </w:r>
      <w:r w:rsidR="005B28E0" w:rsidRPr="005B28E0">
        <w:rPr>
          <w:rFonts w:asciiTheme="minorHAnsi" w:hAnsiTheme="minorHAnsi" w:cstheme="minorHAnsi"/>
          <w:color w:val="000000"/>
          <w:sz w:val="22"/>
          <w:lang w:eastAsia="sl-SI"/>
        </w:rPr>
        <w:t>Izvajanje posamičnih gradbenih del na elektroenergetskem omrežju</w:t>
      </w:r>
      <w:r w:rsidR="005B28E0">
        <w:rPr>
          <w:rFonts w:asciiTheme="minorHAnsi" w:hAnsiTheme="minorHAnsi" w:cstheme="minorHAnsi"/>
          <w:color w:val="000000"/>
          <w:sz w:val="22"/>
          <w:lang w:eastAsia="sl-SI"/>
        </w:rPr>
        <w:t>, št. DNS2</w:t>
      </w:r>
      <w:r w:rsidR="00CB391A">
        <w:rPr>
          <w:rFonts w:asciiTheme="minorHAnsi" w:hAnsiTheme="minorHAnsi" w:cstheme="minorHAnsi"/>
          <w:color w:val="000000"/>
          <w:sz w:val="22"/>
          <w:lang w:eastAsia="sl-SI"/>
        </w:rPr>
        <w:t>6</w:t>
      </w:r>
      <w:r w:rsidR="005B28E0">
        <w:rPr>
          <w:rFonts w:asciiTheme="minorHAnsi" w:hAnsiTheme="minorHAnsi" w:cstheme="minorHAnsi"/>
          <w:color w:val="000000"/>
          <w:sz w:val="22"/>
          <w:lang w:eastAsia="sl-SI"/>
        </w:rPr>
        <w:t>-0</w:t>
      </w:r>
      <w:r w:rsidR="00CB391A">
        <w:rPr>
          <w:rFonts w:asciiTheme="minorHAnsi" w:hAnsiTheme="minorHAnsi" w:cstheme="minorHAnsi"/>
          <w:color w:val="000000"/>
          <w:sz w:val="22"/>
          <w:lang w:eastAsia="sl-SI"/>
        </w:rPr>
        <w:t>0</w:t>
      </w:r>
      <w:r w:rsidR="00056A00">
        <w:rPr>
          <w:rFonts w:asciiTheme="minorHAnsi" w:hAnsiTheme="minorHAnsi" w:cstheme="minorHAnsi"/>
          <w:color w:val="000000"/>
          <w:sz w:val="22"/>
          <w:lang w:eastAsia="sl-SI"/>
        </w:rPr>
        <w:t>4</w:t>
      </w:r>
      <w:r w:rsidR="005B28E0">
        <w:rPr>
          <w:rFonts w:asciiTheme="minorHAnsi" w:hAnsiTheme="minorHAnsi" w:cstheme="minorHAnsi"/>
          <w:color w:val="000000"/>
          <w:sz w:val="22"/>
          <w:lang w:eastAsia="sl-SI"/>
        </w:rPr>
        <w:t>,</w:t>
      </w:r>
      <w:r w:rsidR="005B28E0" w:rsidRPr="005B28E0">
        <w:rPr>
          <w:rFonts w:asciiTheme="minorHAnsi" w:hAnsiTheme="minorHAnsi" w:cstheme="minorHAnsi"/>
          <w:color w:val="000000"/>
          <w:sz w:val="22"/>
          <w:lang w:eastAsia="sl-SI"/>
        </w:rPr>
        <w:t xml:space="preserve"> </w:t>
      </w:r>
      <w:r w:rsidR="00C06A00" w:rsidRPr="006A37B8">
        <w:rPr>
          <w:rFonts w:asciiTheme="minorHAnsi" w:hAnsiTheme="minorHAnsi" w:cstheme="minorHAnsi"/>
          <w:color w:val="000000"/>
          <w:sz w:val="22"/>
          <w:lang w:eastAsia="sl-SI"/>
        </w:rPr>
        <w:t xml:space="preserve">sprejemamo vse pogoje in zahteve naročnika, določene v Navodilih </w:t>
      </w:r>
      <w:r w:rsidR="009668B1" w:rsidRPr="006A37B8">
        <w:rPr>
          <w:rFonts w:asciiTheme="minorHAnsi" w:hAnsiTheme="minorHAnsi" w:cstheme="minorHAnsi"/>
          <w:color w:val="000000"/>
          <w:sz w:val="22"/>
          <w:lang w:eastAsia="sl-SI"/>
        </w:rPr>
        <w:t>kandidatom za pripravo prijave in v vseh prilogah teh Navodil</w:t>
      </w:r>
      <w:r w:rsidR="00F476F6">
        <w:rPr>
          <w:rFonts w:asciiTheme="minorHAnsi" w:hAnsiTheme="minorHAnsi" w:cstheme="minorHAnsi"/>
          <w:color w:val="000000"/>
          <w:sz w:val="22"/>
          <w:lang w:eastAsia="sl-SI"/>
        </w:rPr>
        <w:t>.</w:t>
      </w:r>
    </w:p>
    <w:p w14:paraId="45ABF1A6" w14:textId="77777777" w:rsidR="00C06A00" w:rsidRPr="006A37B8" w:rsidRDefault="00C06A00" w:rsidP="00184DA9">
      <w:pPr>
        <w:pStyle w:val="Odstavekseznama"/>
        <w:autoSpaceDE w:val="0"/>
        <w:autoSpaceDN w:val="0"/>
        <w:adjustRightInd w:val="0"/>
        <w:spacing w:line="240" w:lineRule="auto"/>
        <w:rPr>
          <w:rFonts w:asciiTheme="minorHAnsi" w:hAnsiTheme="minorHAnsi" w:cstheme="minorHAnsi"/>
          <w:color w:val="000000"/>
          <w:sz w:val="22"/>
          <w:lang w:eastAsia="sl-SI"/>
        </w:rPr>
      </w:pPr>
    </w:p>
    <w:p w14:paraId="14EB4D63" w14:textId="77777777" w:rsidR="0009104E" w:rsidRDefault="0009104E" w:rsidP="0009104E">
      <w:pPr>
        <w:autoSpaceDE w:val="0"/>
        <w:autoSpaceDN w:val="0"/>
        <w:adjustRightInd w:val="0"/>
        <w:spacing w:line="240" w:lineRule="auto"/>
        <w:jc w:val="left"/>
        <w:rPr>
          <w:rFonts w:asciiTheme="minorHAnsi" w:hAnsiTheme="minorHAnsi" w:cstheme="minorHAnsi"/>
          <w:sz w:val="22"/>
          <w:lang w:eastAsia="sl-SI"/>
        </w:rPr>
      </w:pPr>
    </w:p>
    <w:p w14:paraId="5780364A" w14:textId="77777777" w:rsidR="00F476F6" w:rsidRDefault="00F476F6" w:rsidP="0009104E">
      <w:pPr>
        <w:autoSpaceDE w:val="0"/>
        <w:autoSpaceDN w:val="0"/>
        <w:adjustRightInd w:val="0"/>
        <w:spacing w:line="240" w:lineRule="auto"/>
        <w:jc w:val="left"/>
        <w:rPr>
          <w:rFonts w:asciiTheme="minorHAnsi" w:hAnsiTheme="minorHAnsi" w:cstheme="minorHAnsi"/>
          <w:sz w:val="22"/>
          <w:lang w:eastAsia="sl-SI"/>
        </w:rPr>
      </w:pPr>
    </w:p>
    <w:p w14:paraId="268A3ACD" w14:textId="77777777" w:rsidR="00F476F6" w:rsidRDefault="00F476F6" w:rsidP="0009104E">
      <w:pPr>
        <w:autoSpaceDE w:val="0"/>
        <w:autoSpaceDN w:val="0"/>
        <w:adjustRightInd w:val="0"/>
        <w:spacing w:line="240" w:lineRule="auto"/>
        <w:jc w:val="left"/>
        <w:rPr>
          <w:rFonts w:asciiTheme="minorHAnsi" w:hAnsiTheme="minorHAnsi" w:cstheme="minorHAnsi"/>
          <w:sz w:val="22"/>
          <w:lang w:eastAsia="sl-SI"/>
        </w:rPr>
      </w:pPr>
    </w:p>
    <w:p w14:paraId="069C269E" w14:textId="77777777" w:rsidR="00F476F6" w:rsidRPr="003C61AD" w:rsidRDefault="00F476F6" w:rsidP="0009104E">
      <w:pPr>
        <w:autoSpaceDE w:val="0"/>
        <w:autoSpaceDN w:val="0"/>
        <w:adjustRightInd w:val="0"/>
        <w:spacing w:line="240" w:lineRule="auto"/>
        <w:jc w:val="left"/>
        <w:rPr>
          <w:rFonts w:asciiTheme="minorHAnsi" w:hAnsiTheme="minorHAnsi" w:cstheme="minorHAnsi"/>
          <w:sz w:val="22"/>
          <w:lang w:eastAsia="sl-SI"/>
        </w:rPr>
      </w:pPr>
    </w:p>
    <w:tbl>
      <w:tblPr>
        <w:tblW w:w="0" w:type="auto"/>
        <w:tblInd w:w="2" w:type="dxa"/>
        <w:tblLayout w:type="fixed"/>
        <w:tblLook w:val="04A0" w:firstRow="1" w:lastRow="0" w:firstColumn="1" w:lastColumn="0" w:noHBand="0" w:noVBand="1"/>
      </w:tblPr>
      <w:tblGrid>
        <w:gridCol w:w="4361"/>
        <w:gridCol w:w="4361"/>
      </w:tblGrid>
      <w:tr w:rsidR="00F476F6" w:rsidRPr="00A34C1A" w14:paraId="63A26A65" w14:textId="77777777">
        <w:trPr>
          <w:cantSplit/>
        </w:trPr>
        <w:tc>
          <w:tcPr>
            <w:tcW w:w="4361" w:type="dxa"/>
            <w:hideMark/>
          </w:tcPr>
          <w:p w14:paraId="09EA0B42" w14:textId="77777777" w:rsidR="00F476F6" w:rsidRPr="00184DA9" w:rsidRDefault="00F476F6">
            <w:pPr>
              <w:rPr>
                <w:rFonts w:ascii="Calibri" w:hAnsi="Calibri" w:cs="Arial"/>
                <w:sz w:val="22"/>
                <w:szCs w:val="21"/>
              </w:rPr>
            </w:pPr>
            <w:r w:rsidRPr="00184DA9">
              <w:rPr>
                <w:rFonts w:ascii="Calibri" w:hAnsi="Calibri" w:cs="Arial"/>
                <w:sz w:val="22"/>
                <w:szCs w:val="21"/>
              </w:rPr>
              <w:t>Kraj in datum:</w:t>
            </w:r>
          </w:p>
        </w:tc>
        <w:tc>
          <w:tcPr>
            <w:tcW w:w="4361" w:type="dxa"/>
          </w:tcPr>
          <w:p w14:paraId="72BEAAC1" w14:textId="6688035C" w:rsidR="00F476F6" w:rsidRPr="00184DA9" w:rsidRDefault="00737C6C">
            <w:pPr>
              <w:rPr>
                <w:rFonts w:ascii="Calibri" w:hAnsi="Calibri" w:cs="Arial"/>
                <w:sz w:val="22"/>
                <w:szCs w:val="21"/>
              </w:rPr>
            </w:pPr>
            <w:r>
              <w:rPr>
                <w:rFonts w:ascii="Calibri" w:hAnsi="Calibri" w:cs="Arial"/>
                <w:sz w:val="22"/>
                <w:szCs w:val="21"/>
              </w:rPr>
              <w:t>Kandidat</w:t>
            </w:r>
            <w:r w:rsidR="00F476F6" w:rsidRPr="00184DA9">
              <w:rPr>
                <w:rFonts w:ascii="Calibri" w:hAnsi="Calibri" w:cs="Arial"/>
                <w:sz w:val="22"/>
                <w:szCs w:val="21"/>
              </w:rPr>
              <w:t>:</w:t>
            </w:r>
          </w:p>
          <w:p w14:paraId="17A9AEC5" w14:textId="77777777" w:rsidR="00F476F6" w:rsidRPr="00184DA9" w:rsidRDefault="00F476F6">
            <w:pPr>
              <w:rPr>
                <w:rFonts w:ascii="Calibri" w:hAnsi="Calibri" w:cs="Arial"/>
                <w:sz w:val="22"/>
                <w:szCs w:val="21"/>
              </w:rPr>
            </w:pPr>
            <w:r w:rsidRPr="00184DA9">
              <w:rPr>
                <w:rFonts w:ascii="Calibri" w:hAnsi="Calibri" w:cs="Arial"/>
                <w:sz w:val="22"/>
                <w:szCs w:val="21"/>
              </w:rPr>
              <w:t>Podpis:</w:t>
            </w:r>
          </w:p>
        </w:tc>
      </w:tr>
    </w:tbl>
    <w:p w14:paraId="424BC43A" w14:textId="77777777" w:rsidR="005124BC" w:rsidRPr="003C61AD" w:rsidRDefault="005124BC" w:rsidP="0009104E">
      <w:pPr>
        <w:rPr>
          <w:rFonts w:asciiTheme="minorHAnsi" w:hAnsiTheme="minorHAnsi" w:cstheme="minorHAnsi"/>
          <w:sz w:val="22"/>
          <w:lang w:eastAsia="sl-SI"/>
        </w:rPr>
      </w:pPr>
    </w:p>
    <w:p w14:paraId="73A8FF55" w14:textId="77777777" w:rsidR="008F5FC5" w:rsidRDefault="008F5FC5" w:rsidP="0009104E">
      <w:pPr>
        <w:rPr>
          <w:rFonts w:ascii="Segoe UI" w:hAnsi="Segoe UI" w:cs="Segoe UI"/>
          <w:sz w:val="22"/>
          <w:lang w:eastAsia="sl-SI"/>
        </w:rPr>
      </w:pPr>
    </w:p>
    <w:p w14:paraId="178258CD" w14:textId="77777777" w:rsidR="008F5FC5" w:rsidRDefault="008F5FC5" w:rsidP="0009104E">
      <w:pPr>
        <w:rPr>
          <w:rFonts w:ascii="Segoe UI" w:hAnsi="Segoe UI" w:cs="Segoe UI"/>
          <w:sz w:val="22"/>
          <w:lang w:eastAsia="sl-SI"/>
        </w:rPr>
      </w:pPr>
    </w:p>
    <w:p w14:paraId="43115F7E" w14:textId="77777777" w:rsidR="008F5FC5" w:rsidRDefault="008F5FC5" w:rsidP="0009104E">
      <w:pPr>
        <w:rPr>
          <w:rFonts w:ascii="Segoe UI" w:hAnsi="Segoe UI" w:cs="Segoe UI"/>
          <w:sz w:val="22"/>
          <w:lang w:eastAsia="sl-SI"/>
        </w:rPr>
      </w:pPr>
    </w:p>
    <w:p w14:paraId="4C6B4E37" w14:textId="77777777" w:rsidR="00A85A90" w:rsidRDefault="00A85A90" w:rsidP="0009104E">
      <w:pPr>
        <w:rPr>
          <w:rFonts w:ascii="Segoe UI" w:hAnsi="Segoe UI" w:cs="Segoe UI"/>
          <w:sz w:val="22"/>
          <w:lang w:eastAsia="sl-SI"/>
        </w:rPr>
      </w:pPr>
    </w:p>
    <w:p w14:paraId="5AC5D0BE" w14:textId="77777777" w:rsidR="00A8056F" w:rsidRDefault="00A8056F" w:rsidP="0009104E">
      <w:pPr>
        <w:rPr>
          <w:rFonts w:ascii="Segoe UI" w:hAnsi="Segoe UI" w:cs="Segoe UI"/>
          <w:sz w:val="22"/>
          <w:lang w:eastAsia="sl-SI"/>
        </w:rPr>
      </w:pPr>
    </w:p>
    <w:p w14:paraId="1B488971" w14:textId="77777777" w:rsidR="00A8056F" w:rsidRDefault="00A8056F" w:rsidP="0009104E">
      <w:pPr>
        <w:rPr>
          <w:rFonts w:ascii="Segoe UI" w:hAnsi="Segoe UI" w:cs="Segoe UI"/>
          <w:sz w:val="22"/>
          <w:lang w:eastAsia="sl-SI"/>
        </w:rPr>
      </w:pPr>
    </w:p>
    <w:p w14:paraId="1198152B" w14:textId="77777777" w:rsidR="00A85A90" w:rsidRDefault="00A85A90" w:rsidP="0009104E">
      <w:pPr>
        <w:rPr>
          <w:rFonts w:ascii="Segoe UI" w:hAnsi="Segoe UI" w:cs="Segoe UI"/>
          <w:sz w:val="22"/>
          <w:lang w:eastAsia="sl-SI"/>
        </w:rPr>
      </w:pPr>
    </w:p>
    <w:p w14:paraId="14CFB577" w14:textId="77777777" w:rsidR="00CA14E6" w:rsidRDefault="00CA14E6" w:rsidP="0009104E">
      <w:pPr>
        <w:rPr>
          <w:rFonts w:ascii="Segoe UI" w:hAnsi="Segoe UI" w:cs="Segoe UI"/>
          <w:sz w:val="22"/>
          <w:lang w:eastAsia="sl-SI"/>
        </w:rPr>
      </w:pPr>
    </w:p>
    <w:p w14:paraId="7F28FBDF" w14:textId="77777777" w:rsidR="00F476F6" w:rsidRDefault="00F476F6" w:rsidP="0009104E">
      <w:pPr>
        <w:rPr>
          <w:rFonts w:ascii="Segoe UI" w:hAnsi="Segoe UI" w:cs="Segoe UI"/>
          <w:sz w:val="22"/>
          <w:lang w:eastAsia="sl-SI"/>
        </w:rPr>
      </w:pPr>
    </w:p>
    <w:p w14:paraId="3AB2145A" w14:textId="77777777" w:rsidR="00F476F6" w:rsidRDefault="00F476F6" w:rsidP="0009104E">
      <w:pPr>
        <w:rPr>
          <w:rFonts w:ascii="Segoe UI" w:hAnsi="Segoe UI" w:cs="Segoe UI"/>
          <w:sz w:val="22"/>
          <w:lang w:eastAsia="sl-SI"/>
        </w:rPr>
      </w:pPr>
    </w:p>
    <w:p w14:paraId="54F8835E" w14:textId="77777777" w:rsidR="00F476F6" w:rsidRDefault="00F476F6" w:rsidP="0009104E">
      <w:pPr>
        <w:rPr>
          <w:rFonts w:ascii="Segoe UI" w:hAnsi="Segoe UI" w:cs="Segoe UI"/>
          <w:sz w:val="22"/>
          <w:lang w:eastAsia="sl-SI"/>
        </w:rPr>
      </w:pPr>
    </w:p>
    <w:p w14:paraId="5F7F52C3" w14:textId="77777777" w:rsidR="00F476F6" w:rsidRDefault="00F476F6" w:rsidP="0009104E">
      <w:pPr>
        <w:rPr>
          <w:rFonts w:ascii="Segoe UI" w:hAnsi="Segoe UI" w:cs="Segoe UI"/>
          <w:sz w:val="22"/>
          <w:lang w:eastAsia="sl-SI"/>
        </w:rPr>
      </w:pPr>
    </w:p>
    <w:p w14:paraId="64264825" w14:textId="77777777" w:rsidR="00F476F6" w:rsidRDefault="00F476F6" w:rsidP="0009104E">
      <w:pPr>
        <w:rPr>
          <w:rFonts w:ascii="Segoe UI" w:hAnsi="Segoe UI" w:cs="Segoe UI"/>
          <w:sz w:val="22"/>
          <w:lang w:eastAsia="sl-SI"/>
        </w:rPr>
      </w:pPr>
    </w:p>
    <w:p w14:paraId="49D82ADF" w14:textId="77777777" w:rsidR="00F476F6" w:rsidRDefault="00F476F6" w:rsidP="0009104E">
      <w:pPr>
        <w:rPr>
          <w:rFonts w:ascii="Segoe UI" w:hAnsi="Segoe UI" w:cs="Segoe UI"/>
          <w:sz w:val="22"/>
          <w:lang w:eastAsia="sl-SI"/>
        </w:rPr>
      </w:pPr>
    </w:p>
    <w:p w14:paraId="3F2E5D9F" w14:textId="77777777" w:rsidR="00F476F6" w:rsidRDefault="00F476F6" w:rsidP="0009104E">
      <w:pPr>
        <w:rPr>
          <w:rFonts w:ascii="Segoe UI" w:hAnsi="Segoe UI" w:cs="Segoe UI"/>
          <w:sz w:val="22"/>
          <w:lang w:eastAsia="sl-SI"/>
        </w:rPr>
      </w:pPr>
    </w:p>
    <w:p w14:paraId="1FB3C076" w14:textId="77777777" w:rsidR="00F476F6" w:rsidRDefault="00F476F6" w:rsidP="0009104E">
      <w:pPr>
        <w:rPr>
          <w:rFonts w:ascii="Segoe UI" w:hAnsi="Segoe UI" w:cs="Segoe UI"/>
          <w:sz w:val="22"/>
          <w:lang w:eastAsia="sl-SI"/>
        </w:rPr>
      </w:pPr>
    </w:p>
    <w:p w14:paraId="5040DF43" w14:textId="77777777" w:rsidR="00F476F6" w:rsidRDefault="00F476F6" w:rsidP="0009104E">
      <w:pPr>
        <w:rPr>
          <w:rFonts w:ascii="Segoe UI" w:hAnsi="Segoe UI" w:cs="Segoe UI"/>
          <w:sz w:val="22"/>
          <w:lang w:eastAsia="sl-SI"/>
        </w:rPr>
      </w:pPr>
    </w:p>
    <w:p w14:paraId="50BAF6C2" w14:textId="6BE2CE74" w:rsidR="00F21269" w:rsidRPr="00184DA9" w:rsidRDefault="00316D87" w:rsidP="00F21269">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Pr="00184DA9">
        <w:rPr>
          <w:rFonts w:asciiTheme="minorHAnsi" w:hAnsiTheme="minorHAnsi" w:cstheme="minorHAnsi"/>
          <w:color w:val="000000"/>
          <w:sz w:val="22"/>
          <w:lang w:eastAsia="sl-SI"/>
        </w:rPr>
        <w:t xml:space="preserve"> </w:t>
      </w:r>
      <w:r w:rsidR="00F21269" w:rsidRPr="00184DA9">
        <w:rPr>
          <w:rFonts w:asciiTheme="minorHAnsi" w:hAnsiTheme="minorHAnsi" w:cstheme="minorHAnsi"/>
          <w:color w:val="000000"/>
          <w:sz w:val="22"/>
          <w:lang w:eastAsia="sl-SI"/>
        </w:rPr>
        <w:t xml:space="preserve">predloži obrazec v 1. fazi v zahtevan informacijski sistem </w:t>
      </w:r>
    </w:p>
    <w:p w14:paraId="2F994C31" w14:textId="77777777" w:rsidR="00F21269" w:rsidRPr="000B5F71" w:rsidRDefault="00F21269" w:rsidP="00F21269">
      <w:pPr>
        <w:autoSpaceDE w:val="0"/>
        <w:autoSpaceDN w:val="0"/>
        <w:adjustRightInd w:val="0"/>
        <w:spacing w:line="240" w:lineRule="auto"/>
        <w:rPr>
          <w:rFonts w:asciiTheme="minorHAnsi" w:hAnsiTheme="minorHAnsi" w:cstheme="minorHAnsi"/>
          <w:b/>
          <w:bCs/>
          <w:color w:val="000000"/>
          <w:sz w:val="22"/>
          <w:lang w:eastAsia="sl-SI"/>
        </w:rPr>
      </w:pPr>
    </w:p>
    <w:p w14:paraId="270CB3DE" w14:textId="08AA8911" w:rsidR="00F21269" w:rsidRPr="000B5F71" w:rsidRDefault="00F21269" w:rsidP="00F21269">
      <w:pPr>
        <w:autoSpaceDE w:val="0"/>
        <w:autoSpaceDN w:val="0"/>
        <w:adjustRightInd w:val="0"/>
        <w:spacing w:line="240" w:lineRule="auto"/>
        <w:rPr>
          <w:rFonts w:asciiTheme="minorHAnsi" w:hAnsiTheme="minorHAnsi" w:cstheme="minorHAnsi"/>
          <w:color w:val="000000"/>
          <w:sz w:val="22"/>
          <w:lang w:eastAsia="sl-SI"/>
        </w:rPr>
      </w:pPr>
      <w:r w:rsidRPr="000B5F71">
        <w:rPr>
          <w:rFonts w:asciiTheme="minorHAnsi" w:hAnsiTheme="minorHAnsi" w:cstheme="minorHAnsi"/>
          <w:b/>
          <w:bCs/>
          <w:color w:val="000000"/>
          <w:sz w:val="22"/>
          <w:lang w:eastAsia="sl-SI"/>
        </w:rPr>
        <w:t xml:space="preserve">Obrazec št. </w:t>
      </w:r>
      <w:r w:rsidR="00D60D7E">
        <w:rPr>
          <w:rFonts w:asciiTheme="minorHAnsi" w:hAnsiTheme="minorHAnsi" w:cstheme="minorHAnsi"/>
          <w:b/>
          <w:bCs/>
          <w:color w:val="000000"/>
          <w:sz w:val="22"/>
          <w:lang w:eastAsia="sl-SI"/>
        </w:rPr>
        <w:t>3</w:t>
      </w:r>
    </w:p>
    <w:p w14:paraId="6ECD21A1" w14:textId="77777777" w:rsidR="00A85A90" w:rsidRDefault="00A85A90" w:rsidP="0009104E">
      <w:pPr>
        <w:rPr>
          <w:rFonts w:ascii="Segoe UI" w:hAnsi="Segoe UI" w:cs="Segoe UI"/>
          <w:sz w:val="22"/>
          <w:lang w:eastAsia="sl-SI"/>
        </w:rPr>
      </w:pPr>
    </w:p>
    <w:p w14:paraId="0CC6240A" w14:textId="77777777" w:rsidR="00D60D7E" w:rsidRDefault="00D60D7E" w:rsidP="0009104E">
      <w:pPr>
        <w:rPr>
          <w:rFonts w:ascii="Segoe UI" w:hAnsi="Segoe UI" w:cs="Segoe UI"/>
          <w:sz w:val="22"/>
          <w:lang w:eastAsia="sl-SI"/>
        </w:rPr>
      </w:pPr>
    </w:p>
    <w:p w14:paraId="77C03B43" w14:textId="77777777" w:rsidR="00D60D7E" w:rsidRDefault="00D60D7E" w:rsidP="0009104E">
      <w:pPr>
        <w:rPr>
          <w:rFonts w:ascii="Segoe UI" w:hAnsi="Segoe UI" w:cs="Segoe UI"/>
          <w:sz w:val="22"/>
          <w:lang w:eastAsia="sl-SI"/>
        </w:rPr>
      </w:pPr>
    </w:p>
    <w:p w14:paraId="3FB96434" w14:textId="19C165E7" w:rsidR="00D60D7E" w:rsidRPr="00D60D7E" w:rsidRDefault="00D60D7E" w:rsidP="00F22342">
      <w:pPr>
        <w:jc w:val="center"/>
        <w:rPr>
          <w:rFonts w:ascii="Calibri" w:hAnsi="Calibri"/>
          <w:b/>
          <w:bCs/>
          <w:sz w:val="22"/>
        </w:rPr>
      </w:pPr>
      <w:r w:rsidRPr="00D60D7E">
        <w:rPr>
          <w:rFonts w:ascii="Calibri" w:hAnsi="Calibri"/>
          <w:b/>
          <w:bCs/>
          <w:color w:val="000000" w:themeColor="text1"/>
          <w:sz w:val="22"/>
        </w:rPr>
        <w:t>Izjava kandidata, če uveljavlja popravni mehanizem</w:t>
      </w:r>
      <w:r w:rsidR="00F22342">
        <w:rPr>
          <w:rFonts w:ascii="Calibri" w:hAnsi="Calibri"/>
          <w:b/>
          <w:bCs/>
          <w:color w:val="000000" w:themeColor="text1"/>
          <w:sz w:val="22"/>
        </w:rPr>
        <w:t xml:space="preserve"> v skladu z ZJN-3</w:t>
      </w:r>
    </w:p>
    <w:p w14:paraId="751C88AB" w14:textId="77777777" w:rsidR="00D60D7E" w:rsidRPr="00D60D7E" w:rsidRDefault="00D60D7E" w:rsidP="0009104E">
      <w:pPr>
        <w:rPr>
          <w:rFonts w:ascii="Segoe UI" w:hAnsi="Segoe UI" w:cs="Segoe UI"/>
          <w:b/>
          <w:bCs/>
          <w:sz w:val="22"/>
          <w:lang w:eastAsia="sl-SI"/>
        </w:rPr>
      </w:pPr>
    </w:p>
    <w:p w14:paraId="4D824A02" w14:textId="77777777" w:rsidR="00D60D7E" w:rsidRDefault="00D60D7E" w:rsidP="0009104E">
      <w:pPr>
        <w:rPr>
          <w:rFonts w:ascii="Segoe UI" w:hAnsi="Segoe UI" w:cs="Segoe UI"/>
          <w:sz w:val="22"/>
          <w:lang w:eastAsia="sl-SI"/>
        </w:rPr>
      </w:pPr>
    </w:p>
    <w:p w14:paraId="1D5DFC68" w14:textId="77777777" w:rsidR="00D60D7E" w:rsidRDefault="00D60D7E" w:rsidP="0009104E">
      <w:pPr>
        <w:rPr>
          <w:rFonts w:ascii="Segoe UI" w:hAnsi="Segoe UI" w:cs="Segoe UI"/>
          <w:sz w:val="22"/>
          <w:lang w:eastAsia="sl-SI"/>
        </w:rPr>
      </w:pPr>
    </w:p>
    <w:p w14:paraId="5AD9D1A7" w14:textId="77777777" w:rsidR="00D60D7E" w:rsidRDefault="00D60D7E" w:rsidP="0009104E">
      <w:pPr>
        <w:rPr>
          <w:rFonts w:ascii="Segoe UI" w:hAnsi="Segoe UI" w:cs="Segoe UI"/>
          <w:sz w:val="22"/>
          <w:lang w:eastAsia="sl-SI"/>
        </w:rPr>
      </w:pPr>
    </w:p>
    <w:p w14:paraId="2BFE942F" w14:textId="77777777" w:rsidR="00D60D7E" w:rsidRDefault="00D60D7E" w:rsidP="0009104E">
      <w:pPr>
        <w:rPr>
          <w:rFonts w:ascii="Segoe UI" w:hAnsi="Segoe UI" w:cs="Segoe UI"/>
          <w:sz w:val="22"/>
          <w:lang w:eastAsia="sl-SI"/>
        </w:rPr>
      </w:pPr>
    </w:p>
    <w:p w14:paraId="4B3A9ACA" w14:textId="77777777" w:rsidR="00D60D7E" w:rsidRDefault="00D60D7E" w:rsidP="0009104E">
      <w:pPr>
        <w:rPr>
          <w:rFonts w:ascii="Segoe UI" w:hAnsi="Segoe UI" w:cs="Segoe UI"/>
          <w:sz w:val="22"/>
          <w:lang w:eastAsia="sl-SI"/>
        </w:rPr>
      </w:pPr>
    </w:p>
    <w:p w14:paraId="1AC3CCBE" w14:textId="77777777" w:rsidR="00D60D7E" w:rsidRDefault="00D60D7E" w:rsidP="0009104E">
      <w:pPr>
        <w:rPr>
          <w:rFonts w:ascii="Segoe UI" w:hAnsi="Segoe UI" w:cs="Segoe UI"/>
          <w:sz w:val="22"/>
          <w:lang w:eastAsia="sl-SI"/>
        </w:rPr>
      </w:pPr>
    </w:p>
    <w:p w14:paraId="5F71F471" w14:textId="77777777" w:rsidR="00D60D7E" w:rsidRDefault="00D60D7E" w:rsidP="0009104E">
      <w:pPr>
        <w:rPr>
          <w:rFonts w:ascii="Segoe UI" w:hAnsi="Segoe UI" w:cs="Segoe UI"/>
          <w:sz w:val="22"/>
          <w:lang w:eastAsia="sl-SI"/>
        </w:rPr>
      </w:pPr>
    </w:p>
    <w:p w14:paraId="7E69F734" w14:textId="77777777" w:rsidR="00D60D7E" w:rsidRDefault="00D60D7E" w:rsidP="0009104E">
      <w:pPr>
        <w:rPr>
          <w:rFonts w:ascii="Segoe UI" w:hAnsi="Segoe UI" w:cs="Segoe UI"/>
          <w:sz w:val="22"/>
          <w:lang w:eastAsia="sl-SI"/>
        </w:rPr>
      </w:pPr>
    </w:p>
    <w:p w14:paraId="4CCF9E28" w14:textId="77777777" w:rsidR="00D60D7E" w:rsidRDefault="00D60D7E" w:rsidP="0009104E">
      <w:pPr>
        <w:rPr>
          <w:rFonts w:ascii="Segoe UI" w:hAnsi="Segoe UI" w:cs="Segoe UI"/>
          <w:sz w:val="22"/>
          <w:lang w:eastAsia="sl-SI"/>
        </w:rPr>
      </w:pPr>
    </w:p>
    <w:p w14:paraId="35143B0A" w14:textId="77777777" w:rsidR="00D60D7E" w:rsidRDefault="00D60D7E" w:rsidP="0009104E">
      <w:pPr>
        <w:rPr>
          <w:rFonts w:ascii="Segoe UI" w:hAnsi="Segoe UI" w:cs="Segoe UI"/>
          <w:sz w:val="22"/>
          <w:lang w:eastAsia="sl-SI"/>
        </w:rPr>
      </w:pPr>
    </w:p>
    <w:p w14:paraId="302810B6" w14:textId="77777777" w:rsidR="00D60D7E" w:rsidRDefault="00D60D7E" w:rsidP="0009104E">
      <w:pPr>
        <w:rPr>
          <w:rFonts w:ascii="Segoe UI" w:hAnsi="Segoe UI" w:cs="Segoe UI"/>
          <w:sz w:val="22"/>
          <w:lang w:eastAsia="sl-SI"/>
        </w:rPr>
      </w:pPr>
    </w:p>
    <w:p w14:paraId="3DC09CEA" w14:textId="77777777" w:rsidR="00D60D7E" w:rsidRDefault="00D60D7E" w:rsidP="0009104E">
      <w:pPr>
        <w:rPr>
          <w:rFonts w:ascii="Segoe UI" w:hAnsi="Segoe UI" w:cs="Segoe UI"/>
          <w:sz w:val="22"/>
          <w:lang w:eastAsia="sl-SI"/>
        </w:rPr>
      </w:pPr>
    </w:p>
    <w:p w14:paraId="2964CF47" w14:textId="77777777" w:rsidR="00D60D7E" w:rsidRDefault="00D60D7E" w:rsidP="0009104E">
      <w:pPr>
        <w:rPr>
          <w:rFonts w:ascii="Segoe UI" w:hAnsi="Segoe UI" w:cs="Segoe UI"/>
          <w:sz w:val="22"/>
          <w:lang w:eastAsia="sl-SI"/>
        </w:rPr>
      </w:pPr>
    </w:p>
    <w:p w14:paraId="48BFDBDE" w14:textId="77777777" w:rsidR="00D60D7E" w:rsidRDefault="00D60D7E" w:rsidP="0009104E">
      <w:pPr>
        <w:rPr>
          <w:rFonts w:ascii="Segoe UI" w:hAnsi="Segoe UI" w:cs="Segoe UI"/>
          <w:sz w:val="22"/>
          <w:lang w:eastAsia="sl-SI"/>
        </w:rPr>
      </w:pPr>
    </w:p>
    <w:p w14:paraId="798CDE43" w14:textId="77777777" w:rsidR="00D60D7E" w:rsidRDefault="00D60D7E" w:rsidP="0009104E">
      <w:pPr>
        <w:rPr>
          <w:rFonts w:ascii="Segoe UI" w:hAnsi="Segoe UI" w:cs="Segoe UI"/>
          <w:sz w:val="22"/>
          <w:lang w:eastAsia="sl-SI"/>
        </w:rPr>
      </w:pPr>
    </w:p>
    <w:p w14:paraId="6FECB145" w14:textId="77777777" w:rsidR="00D60D7E" w:rsidRDefault="00D60D7E" w:rsidP="0009104E">
      <w:pPr>
        <w:rPr>
          <w:rFonts w:ascii="Segoe UI" w:hAnsi="Segoe UI" w:cs="Segoe UI"/>
          <w:sz w:val="22"/>
          <w:lang w:eastAsia="sl-SI"/>
        </w:rPr>
      </w:pPr>
    </w:p>
    <w:p w14:paraId="18EE5228" w14:textId="77777777" w:rsidR="00D60D7E" w:rsidRDefault="00D60D7E" w:rsidP="0009104E">
      <w:pPr>
        <w:rPr>
          <w:rFonts w:ascii="Segoe UI" w:hAnsi="Segoe UI" w:cs="Segoe UI"/>
          <w:sz w:val="22"/>
          <w:lang w:eastAsia="sl-SI"/>
        </w:rPr>
      </w:pPr>
    </w:p>
    <w:p w14:paraId="6D6D2D8E" w14:textId="77777777" w:rsidR="00D60D7E" w:rsidRDefault="00D60D7E" w:rsidP="0009104E">
      <w:pPr>
        <w:rPr>
          <w:rFonts w:ascii="Segoe UI" w:hAnsi="Segoe UI" w:cs="Segoe UI"/>
          <w:sz w:val="22"/>
          <w:lang w:eastAsia="sl-SI"/>
        </w:rPr>
      </w:pPr>
    </w:p>
    <w:p w14:paraId="254B14DC" w14:textId="77777777" w:rsidR="00D60D7E" w:rsidRDefault="00D60D7E" w:rsidP="0009104E">
      <w:pPr>
        <w:rPr>
          <w:rFonts w:ascii="Segoe UI" w:hAnsi="Segoe UI" w:cs="Segoe UI"/>
          <w:sz w:val="22"/>
          <w:lang w:eastAsia="sl-SI"/>
        </w:rPr>
      </w:pPr>
    </w:p>
    <w:p w14:paraId="64BA82FE" w14:textId="77777777" w:rsidR="00D60D7E" w:rsidRDefault="00D60D7E" w:rsidP="0009104E">
      <w:pPr>
        <w:rPr>
          <w:rFonts w:ascii="Segoe UI" w:hAnsi="Segoe UI" w:cs="Segoe UI"/>
          <w:sz w:val="22"/>
          <w:lang w:eastAsia="sl-SI"/>
        </w:rPr>
      </w:pPr>
    </w:p>
    <w:p w14:paraId="5220996C" w14:textId="77777777" w:rsidR="00D60D7E" w:rsidRDefault="00D60D7E" w:rsidP="0009104E">
      <w:pPr>
        <w:rPr>
          <w:rFonts w:ascii="Segoe UI" w:hAnsi="Segoe UI" w:cs="Segoe UI"/>
          <w:sz w:val="22"/>
          <w:lang w:eastAsia="sl-SI"/>
        </w:rPr>
      </w:pPr>
    </w:p>
    <w:p w14:paraId="77932FAA" w14:textId="77777777" w:rsidR="00D60D7E" w:rsidRDefault="00D60D7E" w:rsidP="0009104E">
      <w:pPr>
        <w:rPr>
          <w:rFonts w:ascii="Segoe UI" w:hAnsi="Segoe UI" w:cs="Segoe UI"/>
          <w:sz w:val="22"/>
          <w:lang w:eastAsia="sl-SI"/>
        </w:rPr>
      </w:pPr>
    </w:p>
    <w:p w14:paraId="4CC05B64" w14:textId="77777777" w:rsidR="00D60D7E" w:rsidRDefault="00D60D7E" w:rsidP="0009104E">
      <w:pPr>
        <w:rPr>
          <w:rFonts w:ascii="Segoe UI" w:hAnsi="Segoe UI" w:cs="Segoe UI"/>
          <w:sz w:val="22"/>
          <w:lang w:eastAsia="sl-SI"/>
        </w:rPr>
      </w:pPr>
    </w:p>
    <w:tbl>
      <w:tblPr>
        <w:tblW w:w="0" w:type="auto"/>
        <w:tblInd w:w="2" w:type="dxa"/>
        <w:tblLayout w:type="fixed"/>
        <w:tblLook w:val="04A0" w:firstRow="1" w:lastRow="0" w:firstColumn="1" w:lastColumn="0" w:noHBand="0" w:noVBand="1"/>
      </w:tblPr>
      <w:tblGrid>
        <w:gridCol w:w="4361"/>
        <w:gridCol w:w="4361"/>
      </w:tblGrid>
      <w:tr w:rsidR="00F22342" w:rsidRPr="00A34C1A" w14:paraId="7FECCFA7" w14:textId="77777777">
        <w:trPr>
          <w:cantSplit/>
        </w:trPr>
        <w:tc>
          <w:tcPr>
            <w:tcW w:w="4361" w:type="dxa"/>
            <w:hideMark/>
          </w:tcPr>
          <w:p w14:paraId="553E8035" w14:textId="77777777" w:rsidR="00F22342" w:rsidRPr="00184DA9" w:rsidRDefault="00F22342">
            <w:pPr>
              <w:rPr>
                <w:rFonts w:ascii="Calibri" w:hAnsi="Calibri" w:cs="Arial"/>
                <w:sz w:val="22"/>
                <w:szCs w:val="21"/>
              </w:rPr>
            </w:pPr>
            <w:r w:rsidRPr="00184DA9">
              <w:rPr>
                <w:rFonts w:ascii="Calibri" w:hAnsi="Calibri" w:cs="Arial"/>
                <w:sz w:val="22"/>
                <w:szCs w:val="21"/>
              </w:rPr>
              <w:t>Kraj in datum:</w:t>
            </w:r>
          </w:p>
        </w:tc>
        <w:tc>
          <w:tcPr>
            <w:tcW w:w="4361" w:type="dxa"/>
          </w:tcPr>
          <w:p w14:paraId="59C94D31" w14:textId="1FCD8B1E" w:rsidR="00F22342" w:rsidRPr="00184DA9" w:rsidRDefault="0042315D">
            <w:pPr>
              <w:rPr>
                <w:rFonts w:ascii="Calibri" w:hAnsi="Calibri" w:cs="Arial"/>
                <w:sz w:val="22"/>
                <w:szCs w:val="21"/>
              </w:rPr>
            </w:pPr>
            <w:r>
              <w:rPr>
                <w:rFonts w:ascii="Calibri" w:hAnsi="Calibri" w:cs="Arial"/>
                <w:sz w:val="22"/>
                <w:szCs w:val="21"/>
              </w:rPr>
              <w:t>Kandidat</w:t>
            </w:r>
            <w:r w:rsidR="00F22342" w:rsidRPr="00184DA9">
              <w:rPr>
                <w:rFonts w:ascii="Calibri" w:hAnsi="Calibri" w:cs="Arial"/>
                <w:sz w:val="22"/>
                <w:szCs w:val="21"/>
              </w:rPr>
              <w:t>:</w:t>
            </w:r>
          </w:p>
          <w:p w14:paraId="1AA325C6" w14:textId="77777777" w:rsidR="00F22342" w:rsidRPr="00184DA9" w:rsidRDefault="00F22342">
            <w:pPr>
              <w:rPr>
                <w:rFonts w:ascii="Calibri" w:hAnsi="Calibri" w:cs="Arial"/>
                <w:sz w:val="22"/>
                <w:szCs w:val="21"/>
              </w:rPr>
            </w:pPr>
            <w:r w:rsidRPr="00184DA9">
              <w:rPr>
                <w:rFonts w:ascii="Calibri" w:hAnsi="Calibri" w:cs="Arial"/>
                <w:sz w:val="22"/>
                <w:szCs w:val="21"/>
              </w:rPr>
              <w:t>Podpis:</w:t>
            </w:r>
          </w:p>
        </w:tc>
      </w:tr>
    </w:tbl>
    <w:p w14:paraId="411C14F1" w14:textId="77777777" w:rsidR="00D60D7E" w:rsidRDefault="00D60D7E" w:rsidP="0009104E">
      <w:pPr>
        <w:rPr>
          <w:rFonts w:ascii="Segoe UI" w:hAnsi="Segoe UI" w:cs="Segoe UI"/>
          <w:sz w:val="22"/>
          <w:lang w:eastAsia="sl-SI"/>
        </w:rPr>
      </w:pPr>
    </w:p>
    <w:p w14:paraId="03A4BC6E" w14:textId="77777777" w:rsidR="00D60D7E" w:rsidRDefault="00D60D7E" w:rsidP="0009104E">
      <w:pPr>
        <w:rPr>
          <w:rFonts w:ascii="Segoe UI" w:hAnsi="Segoe UI" w:cs="Segoe UI"/>
          <w:sz w:val="22"/>
          <w:lang w:eastAsia="sl-SI"/>
        </w:rPr>
      </w:pPr>
    </w:p>
    <w:p w14:paraId="095F4328" w14:textId="77777777" w:rsidR="00D60D7E" w:rsidRDefault="00D60D7E" w:rsidP="0009104E">
      <w:pPr>
        <w:rPr>
          <w:rFonts w:ascii="Segoe UI" w:hAnsi="Segoe UI" w:cs="Segoe UI"/>
          <w:sz w:val="22"/>
          <w:lang w:eastAsia="sl-SI"/>
        </w:rPr>
      </w:pPr>
    </w:p>
    <w:p w14:paraId="638F2E85" w14:textId="77777777" w:rsidR="00D60D7E" w:rsidRDefault="00D60D7E" w:rsidP="0009104E">
      <w:pPr>
        <w:rPr>
          <w:rFonts w:ascii="Segoe UI" w:hAnsi="Segoe UI" w:cs="Segoe UI"/>
          <w:sz w:val="22"/>
          <w:lang w:eastAsia="sl-SI"/>
        </w:rPr>
      </w:pPr>
    </w:p>
    <w:p w14:paraId="075A0734" w14:textId="77777777" w:rsidR="00D60D7E" w:rsidRDefault="00D60D7E" w:rsidP="0009104E">
      <w:pPr>
        <w:rPr>
          <w:rFonts w:ascii="Segoe UI" w:hAnsi="Segoe UI" w:cs="Segoe UI"/>
          <w:sz w:val="22"/>
          <w:lang w:eastAsia="sl-SI"/>
        </w:rPr>
      </w:pPr>
    </w:p>
    <w:p w14:paraId="054728F6" w14:textId="77777777" w:rsidR="00D60D7E" w:rsidRDefault="00D60D7E" w:rsidP="0009104E">
      <w:pPr>
        <w:rPr>
          <w:rFonts w:ascii="Segoe UI" w:hAnsi="Segoe UI" w:cs="Segoe UI"/>
          <w:sz w:val="22"/>
          <w:lang w:eastAsia="sl-SI"/>
        </w:rPr>
      </w:pPr>
    </w:p>
    <w:p w14:paraId="329A6BFB" w14:textId="77777777" w:rsidR="00D60D7E" w:rsidRDefault="00D60D7E" w:rsidP="0009104E">
      <w:pPr>
        <w:rPr>
          <w:rFonts w:ascii="Segoe UI" w:hAnsi="Segoe UI" w:cs="Segoe UI"/>
          <w:sz w:val="22"/>
          <w:lang w:eastAsia="sl-SI"/>
        </w:rPr>
      </w:pPr>
    </w:p>
    <w:p w14:paraId="0B2A5747" w14:textId="77777777" w:rsidR="00D60D7E" w:rsidRDefault="00D60D7E" w:rsidP="0009104E">
      <w:pPr>
        <w:rPr>
          <w:rFonts w:ascii="Segoe UI" w:hAnsi="Segoe UI" w:cs="Segoe UI"/>
          <w:sz w:val="22"/>
          <w:lang w:eastAsia="sl-SI"/>
        </w:rPr>
      </w:pPr>
    </w:p>
    <w:p w14:paraId="59EF277C" w14:textId="77777777" w:rsidR="00D60D7E" w:rsidRDefault="00D60D7E" w:rsidP="0009104E">
      <w:pPr>
        <w:rPr>
          <w:rFonts w:ascii="Segoe UI" w:hAnsi="Segoe UI" w:cs="Segoe UI"/>
          <w:sz w:val="22"/>
          <w:lang w:eastAsia="sl-SI"/>
        </w:rPr>
      </w:pPr>
    </w:p>
    <w:p w14:paraId="0E455279" w14:textId="77777777" w:rsidR="00A8056F" w:rsidRDefault="00A8056F" w:rsidP="0009104E">
      <w:pPr>
        <w:rPr>
          <w:rFonts w:ascii="Segoe UI" w:hAnsi="Segoe UI" w:cs="Segoe UI"/>
          <w:sz w:val="22"/>
          <w:lang w:eastAsia="sl-SI"/>
        </w:rPr>
      </w:pPr>
    </w:p>
    <w:p w14:paraId="1930F3A3" w14:textId="77777777" w:rsidR="00A8056F" w:rsidRDefault="00A8056F" w:rsidP="0009104E">
      <w:pPr>
        <w:rPr>
          <w:rFonts w:ascii="Segoe UI" w:hAnsi="Segoe UI" w:cs="Segoe UI"/>
          <w:sz w:val="22"/>
          <w:lang w:eastAsia="sl-SI"/>
        </w:rPr>
      </w:pPr>
    </w:p>
    <w:p w14:paraId="69330075" w14:textId="77777777" w:rsidR="00D60D7E" w:rsidRDefault="00D60D7E" w:rsidP="0009104E">
      <w:pPr>
        <w:rPr>
          <w:rFonts w:ascii="Segoe UI" w:hAnsi="Segoe UI" w:cs="Segoe UI"/>
          <w:sz w:val="22"/>
          <w:lang w:eastAsia="sl-SI"/>
        </w:rPr>
      </w:pPr>
    </w:p>
    <w:p w14:paraId="3AD3F7F3" w14:textId="77777777" w:rsidR="00D60D7E" w:rsidRDefault="00D60D7E" w:rsidP="0009104E">
      <w:pPr>
        <w:rPr>
          <w:rFonts w:ascii="Segoe UI" w:hAnsi="Segoe UI" w:cs="Segoe UI"/>
          <w:sz w:val="22"/>
          <w:lang w:eastAsia="sl-SI"/>
        </w:rPr>
      </w:pPr>
    </w:p>
    <w:p w14:paraId="3F0B5F48" w14:textId="77777777" w:rsidR="00D60D7E" w:rsidRDefault="00D60D7E" w:rsidP="0009104E">
      <w:pPr>
        <w:rPr>
          <w:rFonts w:ascii="Segoe UI" w:hAnsi="Segoe UI" w:cs="Segoe UI"/>
          <w:sz w:val="22"/>
          <w:lang w:eastAsia="sl-SI"/>
        </w:rPr>
      </w:pPr>
    </w:p>
    <w:p w14:paraId="0903EE88" w14:textId="3F14D3ED" w:rsidR="00F22342" w:rsidRPr="00427C3D" w:rsidRDefault="00316D87" w:rsidP="00427C3D">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Kandidat</w:t>
      </w:r>
      <w:r w:rsidR="00F22342" w:rsidRPr="00427C3D">
        <w:rPr>
          <w:rFonts w:asciiTheme="minorHAnsi" w:hAnsiTheme="minorHAnsi" w:cstheme="minorHAnsi"/>
          <w:color w:val="000000"/>
          <w:sz w:val="22"/>
          <w:lang w:eastAsia="sl-SI"/>
        </w:rPr>
        <w:t xml:space="preserve"> predloži obrazec v 1. fazi v zahtevan informacijski sistem </w:t>
      </w:r>
    </w:p>
    <w:p w14:paraId="76E28F00" w14:textId="77777777" w:rsidR="00F22342" w:rsidRPr="00F22342" w:rsidRDefault="00F22342"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6C94EAA8" w14:textId="06F2FF2F" w:rsidR="00F22342" w:rsidRPr="00427C3D" w:rsidRDefault="00F22342" w:rsidP="00427C3D">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 xml:space="preserve">Obrazec št. </w:t>
      </w:r>
      <w:r w:rsidR="001B3DB2" w:rsidRPr="00427C3D">
        <w:rPr>
          <w:rFonts w:asciiTheme="minorHAnsi" w:hAnsiTheme="minorHAnsi" w:cstheme="minorHAnsi"/>
          <w:b/>
          <w:bCs/>
          <w:color w:val="000000"/>
          <w:sz w:val="22"/>
          <w:lang w:eastAsia="sl-SI"/>
        </w:rPr>
        <w:t>4</w:t>
      </w:r>
    </w:p>
    <w:p w14:paraId="6902228C" w14:textId="77777777" w:rsidR="001B3DB2" w:rsidRPr="001B3DB2" w:rsidRDefault="001B3DB2" w:rsidP="00316D87">
      <w:pPr>
        <w:pStyle w:val="Odstavekseznama"/>
        <w:numPr>
          <w:ilvl w:val="0"/>
          <w:numId w:val="37"/>
        </w:numPr>
        <w:jc w:val="center"/>
        <w:rPr>
          <w:rFonts w:asciiTheme="minorHAnsi" w:hAnsiTheme="minorHAnsi" w:cs="Arial"/>
          <w:b/>
          <w:sz w:val="22"/>
        </w:rPr>
      </w:pPr>
    </w:p>
    <w:p w14:paraId="34BFB162" w14:textId="77777777" w:rsidR="000E5A3F" w:rsidRPr="000E5A3F" w:rsidRDefault="000E5A3F" w:rsidP="00316D87">
      <w:pPr>
        <w:pStyle w:val="Odstavekseznama"/>
        <w:numPr>
          <w:ilvl w:val="0"/>
          <w:numId w:val="37"/>
        </w:numPr>
        <w:jc w:val="center"/>
        <w:rPr>
          <w:rFonts w:asciiTheme="minorHAnsi" w:hAnsiTheme="minorHAnsi" w:cs="Arial"/>
          <w:b/>
          <w:sz w:val="22"/>
        </w:rPr>
      </w:pPr>
    </w:p>
    <w:p w14:paraId="08BAA934" w14:textId="77777777" w:rsidR="000E5A3F" w:rsidRPr="000E5A3F" w:rsidRDefault="000E5A3F" w:rsidP="00316D87">
      <w:pPr>
        <w:pStyle w:val="Odstavekseznama"/>
        <w:numPr>
          <w:ilvl w:val="0"/>
          <w:numId w:val="37"/>
        </w:numPr>
        <w:jc w:val="center"/>
        <w:rPr>
          <w:rFonts w:asciiTheme="minorHAnsi" w:hAnsiTheme="minorHAnsi" w:cs="Arial"/>
          <w:b/>
          <w:sz w:val="22"/>
        </w:rPr>
      </w:pPr>
    </w:p>
    <w:p w14:paraId="78F3904F" w14:textId="3904D05F" w:rsidR="001B3DB2" w:rsidRPr="001B3DB2" w:rsidRDefault="001B3DB2" w:rsidP="00316D87">
      <w:pPr>
        <w:pStyle w:val="Odstavekseznama"/>
        <w:numPr>
          <w:ilvl w:val="0"/>
          <w:numId w:val="37"/>
        </w:numPr>
        <w:jc w:val="center"/>
        <w:rPr>
          <w:rFonts w:asciiTheme="minorHAnsi" w:hAnsiTheme="minorHAnsi" w:cs="Arial"/>
          <w:b/>
          <w:sz w:val="22"/>
        </w:rPr>
      </w:pPr>
      <w:r w:rsidRPr="001B3DB2">
        <w:rPr>
          <w:rFonts w:asciiTheme="minorHAnsi" w:hAnsiTheme="minorHAnsi" w:cs="Arial"/>
          <w:b/>
          <w:bCs/>
          <w:sz w:val="22"/>
        </w:rPr>
        <w:t xml:space="preserve">Izpolnjen in podpisan </w:t>
      </w:r>
      <w:r w:rsidRPr="001B3DB2">
        <w:rPr>
          <w:rFonts w:asciiTheme="minorHAnsi" w:hAnsiTheme="minorHAnsi" w:cs="Arial"/>
          <w:b/>
          <w:sz w:val="22"/>
        </w:rPr>
        <w:t>ESPD</w:t>
      </w:r>
    </w:p>
    <w:p w14:paraId="32F41D76" w14:textId="77777777" w:rsidR="001B3DB2" w:rsidRPr="001B3DB2" w:rsidRDefault="001B3DB2" w:rsidP="00316D87">
      <w:pPr>
        <w:pStyle w:val="Odstavekseznama"/>
        <w:numPr>
          <w:ilvl w:val="0"/>
          <w:numId w:val="37"/>
        </w:numPr>
        <w:jc w:val="center"/>
        <w:rPr>
          <w:rFonts w:asciiTheme="minorHAnsi" w:hAnsiTheme="minorHAnsi" w:cs="Arial"/>
          <w:sz w:val="22"/>
        </w:rPr>
      </w:pPr>
    </w:p>
    <w:p w14:paraId="5A1B0DF5" w14:textId="1095F246" w:rsidR="001B3DB2" w:rsidRPr="001B3DB2" w:rsidRDefault="001B3DB2" w:rsidP="00316D87">
      <w:pPr>
        <w:pStyle w:val="Odstavekseznama"/>
        <w:numPr>
          <w:ilvl w:val="0"/>
          <w:numId w:val="37"/>
        </w:numPr>
        <w:jc w:val="center"/>
        <w:rPr>
          <w:rFonts w:asciiTheme="minorHAnsi" w:hAnsiTheme="minorHAnsi" w:cs="Arial"/>
          <w:sz w:val="22"/>
        </w:rPr>
      </w:pPr>
      <w:r w:rsidRPr="001B3DB2">
        <w:rPr>
          <w:rFonts w:asciiTheme="minorHAnsi" w:hAnsiTheme="minorHAnsi" w:cs="Arial"/>
          <w:b/>
          <w:sz w:val="22"/>
        </w:rPr>
        <w:t xml:space="preserve">(v skladu s </w:t>
      </w:r>
      <w:r w:rsidR="000E5A3F">
        <w:rPr>
          <w:rFonts w:asciiTheme="minorHAnsi" w:hAnsiTheme="minorHAnsi" w:cs="Arial"/>
          <w:b/>
          <w:sz w:val="22"/>
        </w:rPr>
        <w:t xml:space="preserve">točko </w:t>
      </w:r>
      <w:r w:rsidR="00D93ADF">
        <w:rPr>
          <w:rFonts w:asciiTheme="minorHAnsi" w:hAnsiTheme="minorHAnsi" w:cs="Arial"/>
          <w:b/>
          <w:sz w:val="22"/>
        </w:rPr>
        <w:t>9.1.1</w:t>
      </w:r>
      <w:r w:rsidRPr="001B3DB2">
        <w:rPr>
          <w:rFonts w:asciiTheme="minorHAnsi" w:hAnsiTheme="minorHAnsi" w:cs="Arial"/>
          <w:b/>
          <w:sz w:val="22"/>
        </w:rPr>
        <w:t>)</w:t>
      </w:r>
    </w:p>
    <w:p w14:paraId="1027659C" w14:textId="77777777" w:rsidR="00B03868" w:rsidRPr="00B03868" w:rsidRDefault="00B03868" w:rsidP="00316D87">
      <w:pPr>
        <w:pStyle w:val="Odstavekseznama"/>
        <w:numPr>
          <w:ilvl w:val="0"/>
          <w:numId w:val="37"/>
        </w:numPr>
        <w:rPr>
          <w:rFonts w:asciiTheme="minorHAnsi" w:hAnsiTheme="minorHAnsi" w:cstheme="minorBidi"/>
          <w:b/>
          <w:sz w:val="22"/>
        </w:rPr>
      </w:pPr>
    </w:p>
    <w:p w14:paraId="5271DD46" w14:textId="77777777" w:rsidR="00B03868" w:rsidRPr="00B03868" w:rsidRDefault="00B03868" w:rsidP="00316D87">
      <w:pPr>
        <w:pStyle w:val="Odstavekseznama"/>
        <w:numPr>
          <w:ilvl w:val="0"/>
          <w:numId w:val="37"/>
        </w:numPr>
        <w:rPr>
          <w:rFonts w:asciiTheme="minorHAnsi" w:hAnsiTheme="minorHAnsi" w:cstheme="minorBidi"/>
          <w:b/>
          <w:sz w:val="22"/>
        </w:rPr>
      </w:pPr>
    </w:p>
    <w:p w14:paraId="7542AAD5" w14:textId="77777777" w:rsidR="00B03868" w:rsidRPr="00B03868" w:rsidRDefault="00B03868" w:rsidP="00316D87">
      <w:pPr>
        <w:pStyle w:val="Odstavekseznama"/>
        <w:numPr>
          <w:ilvl w:val="0"/>
          <w:numId w:val="37"/>
        </w:numPr>
        <w:rPr>
          <w:rFonts w:asciiTheme="minorHAnsi" w:hAnsiTheme="minorHAnsi" w:cstheme="minorBidi"/>
          <w:b/>
          <w:sz w:val="22"/>
        </w:rPr>
      </w:pPr>
    </w:p>
    <w:p w14:paraId="19A09682" w14:textId="77777777" w:rsidR="00B03868" w:rsidRPr="00B03868" w:rsidRDefault="00B03868" w:rsidP="00316D87">
      <w:pPr>
        <w:pStyle w:val="Odstavekseznama"/>
        <w:numPr>
          <w:ilvl w:val="0"/>
          <w:numId w:val="37"/>
        </w:numPr>
        <w:rPr>
          <w:rFonts w:asciiTheme="minorHAnsi" w:hAnsiTheme="minorHAnsi" w:cstheme="minorBidi"/>
          <w:b/>
          <w:sz w:val="22"/>
        </w:rPr>
      </w:pPr>
    </w:p>
    <w:p w14:paraId="40BAA6B5" w14:textId="77777777" w:rsidR="00B03868" w:rsidRPr="00B03868" w:rsidRDefault="00B03868" w:rsidP="00316D87">
      <w:pPr>
        <w:pStyle w:val="Odstavekseznama"/>
        <w:numPr>
          <w:ilvl w:val="0"/>
          <w:numId w:val="37"/>
        </w:numPr>
        <w:rPr>
          <w:rFonts w:asciiTheme="minorHAnsi" w:hAnsiTheme="minorHAnsi" w:cstheme="minorBidi"/>
          <w:b/>
          <w:sz w:val="22"/>
        </w:rPr>
      </w:pPr>
    </w:p>
    <w:p w14:paraId="539A5168" w14:textId="77777777" w:rsidR="00B03868" w:rsidRPr="00B03868" w:rsidRDefault="00B03868" w:rsidP="00316D87">
      <w:pPr>
        <w:pStyle w:val="Odstavekseznama"/>
        <w:numPr>
          <w:ilvl w:val="0"/>
          <w:numId w:val="37"/>
        </w:numPr>
        <w:rPr>
          <w:rFonts w:asciiTheme="minorHAnsi" w:hAnsiTheme="minorHAnsi" w:cstheme="minorBidi"/>
          <w:b/>
          <w:sz w:val="22"/>
        </w:rPr>
      </w:pPr>
    </w:p>
    <w:p w14:paraId="7F5CF17D"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1A2AEB93"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1C719D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A440E4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4276D08"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65F52801"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62A4701"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295A522"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778A49C"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7524ED11"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C07E87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7A4BBBC6"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1B0A3C2"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AD5D26F"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28FDA4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EE25494"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C6BF8D1"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A3B87EE"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6561083"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B522F59"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958107E"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2DDF4AD"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1354704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658F64F"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21AC583"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A7CCDD8"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39370B7"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6C43B171"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6C6687D9"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E78B4F4"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92A22D4"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03AFAAA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345C79E"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4AE6216"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06B0D6E"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4BC4955" w14:textId="77777777" w:rsidR="00220BD7" w:rsidRDefault="00220BD7" w:rsidP="00D93ADF">
      <w:pPr>
        <w:autoSpaceDE w:val="0"/>
        <w:autoSpaceDN w:val="0"/>
        <w:adjustRightInd w:val="0"/>
        <w:spacing w:line="240" w:lineRule="auto"/>
        <w:jc w:val="left"/>
        <w:rPr>
          <w:rFonts w:asciiTheme="minorHAnsi" w:hAnsiTheme="minorHAnsi" w:cstheme="minorHAnsi"/>
          <w:color w:val="000000"/>
          <w:sz w:val="22"/>
          <w:lang w:eastAsia="sl-SI"/>
        </w:rPr>
      </w:pPr>
    </w:p>
    <w:p w14:paraId="0FD6FA81" w14:textId="77777777" w:rsidR="00220BD7" w:rsidRDefault="00220BD7" w:rsidP="00D93ADF">
      <w:pPr>
        <w:autoSpaceDE w:val="0"/>
        <w:autoSpaceDN w:val="0"/>
        <w:adjustRightInd w:val="0"/>
        <w:spacing w:line="240" w:lineRule="auto"/>
        <w:jc w:val="left"/>
        <w:rPr>
          <w:rFonts w:asciiTheme="minorHAnsi" w:hAnsiTheme="minorHAnsi" w:cstheme="minorHAnsi"/>
          <w:color w:val="000000"/>
          <w:sz w:val="22"/>
          <w:lang w:eastAsia="sl-SI"/>
        </w:rPr>
      </w:pPr>
    </w:p>
    <w:p w14:paraId="0EF24F09" w14:textId="665617AB" w:rsidR="001B3DB2" w:rsidRPr="00427C3D" w:rsidRDefault="00316D87" w:rsidP="00D93AD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 xml:space="preserve">Kandidat </w:t>
      </w:r>
      <w:r w:rsidR="001B3DB2" w:rsidRPr="00427C3D">
        <w:rPr>
          <w:rFonts w:asciiTheme="minorHAnsi" w:hAnsiTheme="minorHAnsi" w:cstheme="minorHAnsi"/>
          <w:color w:val="000000"/>
          <w:sz w:val="22"/>
          <w:lang w:eastAsia="sl-SI"/>
        </w:rPr>
        <w:t xml:space="preserve">predloži obrazec v 1. fazi v zahtevan informacijski sistem </w:t>
      </w:r>
    </w:p>
    <w:p w14:paraId="00CECB10" w14:textId="77777777" w:rsidR="001B3DB2" w:rsidRPr="00F22342" w:rsidRDefault="001B3DB2"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1850E088" w14:textId="7E4F7035" w:rsidR="001B3DB2" w:rsidRPr="00427C3D" w:rsidRDefault="001B3DB2" w:rsidP="00D93AD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 5</w:t>
      </w:r>
    </w:p>
    <w:p w14:paraId="6231F2F2" w14:textId="77777777" w:rsidR="00B03868" w:rsidRPr="00B03868" w:rsidRDefault="00B03868" w:rsidP="00316D87">
      <w:pPr>
        <w:pStyle w:val="Odstavekseznama"/>
        <w:numPr>
          <w:ilvl w:val="0"/>
          <w:numId w:val="37"/>
        </w:numPr>
        <w:rPr>
          <w:rFonts w:asciiTheme="minorHAnsi" w:hAnsiTheme="minorHAnsi" w:cstheme="minorBidi"/>
          <w:b/>
          <w:sz w:val="22"/>
        </w:rPr>
      </w:pPr>
    </w:p>
    <w:p w14:paraId="31422AE5" w14:textId="77777777" w:rsidR="00B03868" w:rsidRPr="00B03868" w:rsidRDefault="00B03868" w:rsidP="00316D87">
      <w:pPr>
        <w:pStyle w:val="Odstavekseznama"/>
        <w:numPr>
          <w:ilvl w:val="0"/>
          <w:numId w:val="37"/>
        </w:numPr>
        <w:rPr>
          <w:rFonts w:asciiTheme="minorHAnsi" w:hAnsiTheme="minorHAnsi" w:cstheme="minorBidi"/>
          <w:b/>
          <w:sz w:val="22"/>
        </w:rPr>
      </w:pPr>
    </w:p>
    <w:p w14:paraId="47C6D474" w14:textId="77777777" w:rsidR="00D93ADF" w:rsidRDefault="00D93ADF" w:rsidP="00316D87">
      <w:pPr>
        <w:pStyle w:val="Odstavekseznama"/>
        <w:numPr>
          <w:ilvl w:val="0"/>
          <w:numId w:val="37"/>
        </w:numPr>
        <w:jc w:val="center"/>
        <w:rPr>
          <w:rFonts w:asciiTheme="minorHAnsi" w:hAnsiTheme="minorHAnsi" w:cstheme="minorBidi"/>
          <w:b/>
          <w:sz w:val="22"/>
        </w:rPr>
      </w:pPr>
    </w:p>
    <w:p w14:paraId="52746C21" w14:textId="3FB96E3C" w:rsidR="00B03868" w:rsidRPr="00B03868" w:rsidRDefault="00B03868" w:rsidP="00316D87">
      <w:pPr>
        <w:pStyle w:val="Odstavekseznama"/>
        <w:numPr>
          <w:ilvl w:val="0"/>
          <w:numId w:val="37"/>
        </w:numPr>
        <w:jc w:val="center"/>
        <w:rPr>
          <w:rFonts w:asciiTheme="minorHAnsi" w:hAnsiTheme="minorHAnsi" w:cstheme="minorBidi"/>
          <w:b/>
          <w:sz w:val="22"/>
        </w:rPr>
      </w:pPr>
      <w:r w:rsidRPr="00B03868">
        <w:rPr>
          <w:rFonts w:asciiTheme="minorHAnsi" w:hAnsiTheme="minorHAnsi" w:cstheme="minorBidi"/>
          <w:b/>
          <w:sz w:val="22"/>
        </w:rPr>
        <w:t>Potrdila o nekaznovanosti</w:t>
      </w:r>
    </w:p>
    <w:p w14:paraId="57651F21" w14:textId="77777777" w:rsidR="00B03868" w:rsidRPr="00B03868" w:rsidRDefault="00B03868" w:rsidP="00316D87">
      <w:pPr>
        <w:pStyle w:val="Odstavekseznama"/>
        <w:numPr>
          <w:ilvl w:val="0"/>
          <w:numId w:val="37"/>
        </w:numPr>
        <w:jc w:val="center"/>
        <w:rPr>
          <w:rFonts w:asciiTheme="minorHAnsi" w:hAnsiTheme="minorHAnsi" w:cstheme="minorBidi"/>
          <w:b/>
          <w:sz w:val="22"/>
        </w:rPr>
      </w:pPr>
    </w:p>
    <w:p w14:paraId="5D681977" w14:textId="118EEF23" w:rsidR="00B03868" w:rsidRPr="00B03868" w:rsidRDefault="00B03868" w:rsidP="00316D87">
      <w:pPr>
        <w:pStyle w:val="Odstavekseznama"/>
        <w:numPr>
          <w:ilvl w:val="0"/>
          <w:numId w:val="37"/>
        </w:numPr>
        <w:jc w:val="center"/>
        <w:rPr>
          <w:rFonts w:asciiTheme="minorHAnsi" w:hAnsiTheme="minorHAnsi" w:cstheme="minorBidi"/>
          <w:b/>
          <w:sz w:val="22"/>
        </w:rPr>
      </w:pPr>
      <w:r w:rsidRPr="00B03868">
        <w:rPr>
          <w:rFonts w:asciiTheme="minorHAnsi" w:hAnsiTheme="minorHAnsi" w:cstheme="minorBidi"/>
          <w:b/>
          <w:sz w:val="22"/>
        </w:rPr>
        <w:t xml:space="preserve">(v skladu s točko </w:t>
      </w:r>
      <w:r w:rsidR="00D93ADF">
        <w:rPr>
          <w:rFonts w:asciiTheme="minorHAnsi" w:hAnsiTheme="minorHAnsi" w:cstheme="minorBidi"/>
          <w:b/>
          <w:sz w:val="22"/>
        </w:rPr>
        <w:t>9.1.2</w:t>
      </w:r>
      <w:r w:rsidRPr="00B03868">
        <w:rPr>
          <w:rFonts w:asciiTheme="minorHAnsi" w:hAnsiTheme="minorHAnsi" w:cstheme="minorBidi"/>
          <w:b/>
          <w:sz w:val="22"/>
        </w:rPr>
        <w:t>)</w:t>
      </w:r>
    </w:p>
    <w:p w14:paraId="7DA5DA52" w14:textId="77777777" w:rsidR="00B03868" w:rsidRPr="00B03868" w:rsidRDefault="00B03868" w:rsidP="00316D87">
      <w:pPr>
        <w:pStyle w:val="Odstavekseznama"/>
        <w:numPr>
          <w:ilvl w:val="0"/>
          <w:numId w:val="37"/>
        </w:numPr>
        <w:jc w:val="center"/>
        <w:rPr>
          <w:rFonts w:asciiTheme="minorHAnsi" w:hAnsiTheme="minorHAnsi" w:cstheme="minorBidi"/>
          <w:b/>
          <w:sz w:val="22"/>
        </w:rPr>
      </w:pPr>
    </w:p>
    <w:p w14:paraId="5EB571C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1DBA29B"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1FA0C0C"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40ACE607"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440160D3"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3EC6708"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F39525C"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5194C97"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69C2D65"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086754E"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14EDD3F"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98A7E4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11BFD3A"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59CE8F2F"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457D451"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87903E4"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596FAD8"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3C22397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8025907"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5D1E252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88336AE"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CD5AD4C"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C65E84A"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C8D5B1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5ED47AC"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AE346C1"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C1E5FEF"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34533D8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786D0916"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A027A0C"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C10C4F3"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4A6066A8"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F4F26B3"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4A8CA1E7"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02C04F2"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3C66C38"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E324B93"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A8A3F3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56A90F72"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7695B75D"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3266487" w14:textId="60A9C09F" w:rsidR="00305479" w:rsidRPr="00427C3D" w:rsidRDefault="00316D87" w:rsidP="00D93AD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305479" w:rsidRPr="00427C3D">
        <w:rPr>
          <w:rFonts w:asciiTheme="minorHAnsi" w:hAnsiTheme="minorHAnsi" w:cstheme="minorHAnsi"/>
          <w:color w:val="000000"/>
          <w:sz w:val="22"/>
          <w:lang w:eastAsia="sl-SI"/>
        </w:rPr>
        <w:t xml:space="preserve">predloži obrazec v 1. fazi v zahtevan informacijski sistem </w:t>
      </w:r>
    </w:p>
    <w:p w14:paraId="02EB6F68" w14:textId="77777777" w:rsidR="00305479" w:rsidRPr="00F22342" w:rsidRDefault="00305479"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1D1D8C86" w14:textId="180641E0" w:rsidR="00305479" w:rsidRPr="00427C3D" w:rsidRDefault="00305479" w:rsidP="00D93AD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 6</w:t>
      </w:r>
    </w:p>
    <w:p w14:paraId="36328E18" w14:textId="77777777" w:rsidR="00B03868" w:rsidRPr="00B03868" w:rsidRDefault="00B03868" w:rsidP="00316D87">
      <w:pPr>
        <w:pStyle w:val="Odstavekseznama"/>
        <w:numPr>
          <w:ilvl w:val="0"/>
          <w:numId w:val="37"/>
        </w:numPr>
        <w:rPr>
          <w:rFonts w:asciiTheme="minorHAnsi" w:hAnsiTheme="minorHAnsi" w:cs="Arial"/>
          <w:b/>
          <w:bCs/>
          <w:sz w:val="22"/>
        </w:rPr>
      </w:pPr>
    </w:p>
    <w:p w14:paraId="4C81EDBC" w14:textId="77777777" w:rsidR="00B03868" w:rsidRPr="00B03868" w:rsidRDefault="00B03868" w:rsidP="00316D87">
      <w:pPr>
        <w:pStyle w:val="Odstavekseznama"/>
        <w:numPr>
          <w:ilvl w:val="0"/>
          <w:numId w:val="37"/>
        </w:numPr>
        <w:jc w:val="center"/>
        <w:rPr>
          <w:rFonts w:asciiTheme="minorHAnsi" w:hAnsiTheme="minorHAnsi" w:cstheme="minorBidi"/>
          <w:b/>
          <w:sz w:val="22"/>
        </w:rPr>
      </w:pPr>
    </w:p>
    <w:p w14:paraId="5F77C34B" w14:textId="77777777" w:rsidR="00B03868" w:rsidRPr="00B03868" w:rsidRDefault="00B03868" w:rsidP="00316D87">
      <w:pPr>
        <w:pStyle w:val="Odstavekseznama"/>
        <w:numPr>
          <w:ilvl w:val="0"/>
          <w:numId w:val="37"/>
        </w:numPr>
        <w:jc w:val="center"/>
        <w:rPr>
          <w:rFonts w:asciiTheme="minorHAnsi" w:hAnsiTheme="minorHAnsi" w:cstheme="minorBidi"/>
          <w:b/>
          <w:sz w:val="22"/>
        </w:rPr>
      </w:pPr>
    </w:p>
    <w:p w14:paraId="108BF5CE" w14:textId="77777777" w:rsidR="00B03868" w:rsidRPr="00B03868" w:rsidRDefault="00B03868" w:rsidP="00316D87">
      <w:pPr>
        <w:pStyle w:val="Odstavekseznama"/>
        <w:numPr>
          <w:ilvl w:val="0"/>
          <w:numId w:val="37"/>
        </w:numPr>
        <w:jc w:val="center"/>
        <w:rPr>
          <w:rFonts w:asciiTheme="minorHAnsi" w:hAnsiTheme="minorHAnsi" w:cstheme="minorBidi"/>
          <w:b/>
          <w:sz w:val="22"/>
        </w:rPr>
      </w:pPr>
      <w:proofErr w:type="spellStart"/>
      <w:r w:rsidRPr="00B03868">
        <w:rPr>
          <w:rFonts w:asciiTheme="minorHAnsi" w:hAnsiTheme="minorHAnsi" w:cstheme="minorBidi"/>
          <w:b/>
          <w:sz w:val="22"/>
        </w:rPr>
        <w:t>eS.BON</w:t>
      </w:r>
      <w:proofErr w:type="spellEnd"/>
      <w:r w:rsidRPr="00B03868">
        <w:rPr>
          <w:rFonts w:asciiTheme="minorHAnsi" w:hAnsiTheme="minorHAnsi" w:cstheme="minorBidi"/>
          <w:b/>
          <w:sz w:val="22"/>
        </w:rPr>
        <w:t xml:space="preserve">, S.BON-1 ali S.BON-1/P obrazec in/ali </w:t>
      </w:r>
    </w:p>
    <w:p w14:paraId="6461A657" w14:textId="77777777" w:rsidR="00B03868" w:rsidRPr="00B03868" w:rsidRDefault="00B03868" w:rsidP="00316D87">
      <w:pPr>
        <w:pStyle w:val="Odstavekseznama"/>
        <w:numPr>
          <w:ilvl w:val="0"/>
          <w:numId w:val="37"/>
        </w:numPr>
        <w:jc w:val="center"/>
        <w:rPr>
          <w:rFonts w:asciiTheme="minorHAnsi" w:hAnsiTheme="minorHAnsi" w:cstheme="minorBidi"/>
          <w:b/>
          <w:sz w:val="22"/>
        </w:rPr>
      </w:pPr>
      <w:r w:rsidRPr="00B03868">
        <w:rPr>
          <w:rFonts w:asciiTheme="minorHAnsi" w:hAnsiTheme="minorHAnsi" w:cstheme="minorBidi"/>
          <w:b/>
          <w:sz w:val="22"/>
        </w:rPr>
        <w:t>(za tujega ponudnika) potrdila bank in potrdilo o bonitetni oceni</w:t>
      </w:r>
    </w:p>
    <w:p w14:paraId="113754E4" w14:textId="77777777" w:rsidR="00B03868" w:rsidRPr="00B03868" w:rsidRDefault="00B03868" w:rsidP="00316D87">
      <w:pPr>
        <w:pStyle w:val="Odstavekseznama"/>
        <w:numPr>
          <w:ilvl w:val="0"/>
          <w:numId w:val="37"/>
        </w:numPr>
        <w:jc w:val="center"/>
        <w:rPr>
          <w:rFonts w:asciiTheme="minorHAnsi" w:hAnsiTheme="minorHAnsi" w:cstheme="minorBidi"/>
          <w:b/>
          <w:sz w:val="22"/>
        </w:rPr>
      </w:pPr>
    </w:p>
    <w:p w14:paraId="12C056EB" w14:textId="1BD0DAD8" w:rsidR="00B03868" w:rsidRPr="00B03868" w:rsidRDefault="00B03868" w:rsidP="00316D87">
      <w:pPr>
        <w:pStyle w:val="Odstavekseznama"/>
        <w:numPr>
          <w:ilvl w:val="0"/>
          <w:numId w:val="37"/>
        </w:numPr>
        <w:jc w:val="center"/>
        <w:rPr>
          <w:rFonts w:asciiTheme="minorHAnsi" w:hAnsiTheme="minorHAnsi" w:cstheme="minorBidi"/>
          <w:b/>
          <w:sz w:val="22"/>
        </w:rPr>
      </w:pPr>
      <w:r w:rsidRPr="00B03868">
        <w:rPr>
          <w:rFonts w:asciiTheme="minorHAnsi" w:hAnsiTheme="minorHAnsi" w:cstheme="minorBidi"/>
          <w:b/>
          <w:sz w:val="22"/>
        </w:rPr>
        <w:t xml:space="preserve">(v skladu s točko </w:t>
      </w:r>
      <w:r w:rsidR="00EA2AF9">
        <w:rPr>
          <w:rFonts w:asciiTheme="minorHAnsi" w:hAnsiTheme="minorHAnsi" w:cstheme="minorBidi"/>
          <w:b/>
          <w:sz w:val="22"/>
        </w:rPr>
        <w:t>9.1.3</w:t>
      </w:r>
      <w:r w:rsidRPr="00B03868">
        <w:rPr>
          <w:rFonts w:asciiTheme="minorHAnsi" w:hAnsiTheme="minorHAnsi" w:cstheme="minorBidi"/>
          <w:b/>
          <w:sz w:val="22"/>
        </w:rPr>
        <w:t>)</w:t>
      </w:r>
    </w:p>
    <w:p w14:paraId="77D32FAA" w14:textId="77777777" w:rsidR="00B03868" w:rsidRPr="00B03868" w:rsidRDefault="00B03868" w:rsidP="00316D87">
      <w:pPr>
        <w:pStyle w:val="Odstavekseznama"/>
        <w:numPr>
          <w:ilvl w:val="0"/>
          <w:numId w:val="37"/>
        </w:numPr>
        <w:rPr>
          <w:rFonts w:asciiTheme="minorHAnsi" w:hAnsiTheme="minorHAnsi" w:cs="Arial"/>
          <w:b/>
          <w:bCs/>
          <w:sz w:val="22"/>
        </w:rPr>
      </w:pPr>
    </w:p>
    <w:p w14:paraId="7BD872BB"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39B67861"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2834F23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123DCF33"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842A47A"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5FACCB1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2F7107D"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5B403F8F"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4AD33AFA"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248A542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9CA1827"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90D89C8"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676B6990" w14:textId="77777777" w:rsidR="00B03868" w:rsidRPr="00B03868" w:rsidRDefault="00B03868" w:rsidP="00316D87">
      <w:pPr>
        <w:pStyle w:val="Odstavekseznama"/>
        <w:numPr>
          <w:ilvl w:val="0"/>
          <w:numId w:val="37"/>
        </w:numPr>
        <w:jc w:val="right"/>
        <w:rPr>
          <w:rFonts w:asciiTheme="minorHAnsi" w:hAnsiTheme="minorHAnsi" w:cs="Arial"/>
          <w:b/>
          <w:bCs/>
          <w:sz w:val="22"/>
        </w:rPr>
      </w:pPr>
    </w:p>
    <w:p w14:paraId="0F968E44"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0B4EC73"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F3D3A4C"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BBF4D62"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0FA0C5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13D8743C"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19822858"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515A1E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3281D9A"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6E65359"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69004E39"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00F62075"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4B41A1AA"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10897CA"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01062936"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77152ED2" w14:textId="77777777" w:rsidR="00305479" w:rsidRDefault="00305479" w:rsidP="00EA2AF9">
      <w:pPr>
        <w:autoSpaceDE w:val="0"/>
        <w:autoSpaceDN w:val="0"/>
        <w:adjustRightInd w:val="0"/>
        <w:spacing w:line="240" w:lineRule="auto"/>
        <w:jc w:val="left"/>
        <w:rPr>
          <w:rFonts w:asciiTheme="minorHAnsi" w:hAnsiTheme="minorHAnsi" w:cstheme="minorHAnsi"/>
          <w:color w:val="000000"/>
          <w:sz w:val="22"/>
          <w:lang w:eastAsia="sl-SI"/>
        </w:rPr>
      </w:pPr>
    </w:p>
    <w:p w14:paraId="33CDAC28"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143F606A"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0135A328"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5F2B153F"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743741D6" w14:textId="77777777" w:rsid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3541628E" w14:textId="77777777" w:rsidR="00EA2AF9" w:rsidRPr="00EA2AF9" w:rsidRDefault="00EA2AF9" w:rsidP="00EA2AF9">
      <w:pPr>
        <w:autoSpaceDE w:val="0"/>
        <w:autoSpaceDN w:val="0"/>
        <w:adjustRightInd w:val="0"/>
        <w:spacing w:line="240" w:lineRule="auto"/>
        <w:jc w:val="left"/>
        <w:rPr>
          <w:rFonts w:asciiTheme="minorHAnsi" w:hAnsiTheme="minorHAnsi" w:cstheme="minorHAnsi"/>
          <w:color w:val="000000"/>
          <w:sz w:val="22"/>
          <w:lang w:eastAsia="sl-SI"/>
        </w:rPr>
      </w:pPr>
    </w:p>
    <w:p w14:paraId="0A2CB840"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087A5607"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1BE72533"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2275E435"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62129B3E" w14:textId="77777777" w:rsidR="00220BD7" w:rsidRDefault="00220BD7" w:rsidP="00E25A07">
      <w:pPr>
        <w:autoSpaceDE w:val="0"/>
        <w:autoSpaceDN w:val="0"/>
        <w:adjustRightInd w:val="0"/>
        <w:spacing w:line="240" w:lineRule="auto"/>
        <w:jc w:val="left"/>
        <w:rPr>
          <w:rFonts w:asciiTheme="minorHAnsi" w:hAnsiTheme="minorHAnsi" w:cstheme="minorHAnsi"/>
          <w:color w:val="000000"/>
          <w:sz w:val="22"/>
          <w:lang w:eastAsia="sl-SI"/>
        </w:rPr>
      </w:pPr>
    </w:p>
    <w:p w14:paraId="20ECA167" w14:textId="77777777" w:rsidR="00220BD7" w:rsidRDefault="00220BD7" w:rsidP="00E25A07">
      <w:pPr>
        <w:autoSpaceDE w:val="0"/>
        <w:autoSpaceDN w:val="0"/>
        <w:adjustRightInd w:val="0"/>
        <w:spacing w:line="240" w:lineRule="auto"/>
        <w:jc w:val="left"/>
        <w:rPr>
          <w:rFonts w:asciiTheme="minorHAnsi" w:hAnsiTheme="minorHAnsi" w:cstheme="minorHAnsi"/>
          <w:color w:val="000000"/>
          <w:sz w:val="22"/>
          <w:lang w:eastAsia="sl-SI"/>
        </w:rPr>
      </w:pPr>
    </w:p>
    <w:p w14:paraId="16D55234" w14:textId="7EDA89FD" w:rsidR="00E25A07" w:rsidRPr="00427C3D" w:rsidRDefault="00316D87" w:rsidP="00E25A07">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 xml:space="preserve">Kandidat </w:t>
      </w:r>
      <w:r w:rsidR="00E25A07" w:rsidRPr="00427C3D">
        <w:rPr>
          <w:rFonts w:asciiTheme="minorHAnsi" w:hAnsiTheme="minorHAnsi" w:cstheme="minorHAnsi"/>
          <w:color w:val="000000"/>
          <w:sz w:val="22"/>
          <w:lang w:eastAsia="sl-SI"/>
        </w:rPr>
        <w:t xml:space="preserve">predloži obrazec v 1. fazi v zahtevan informacijski sistem </w:t>
      </w:r>
    </w:p>
    <w:p w14:paraId="10BF4719" w14:textId="77777777" w:rsidR="00E25A07" w:rsidRPr="00F22342" w:rsidRDefault="00E25A07"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15173206" w14:textId="77777777" w:rsidR="00E25A07" w:rsidRPr="00427C3D" w:rsidRDefault="00E25A07" w:rsidP="00E25A07">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 xml:space="preserve">Obrazec št. </w:t>
      </w:r>
      <w:r>
        <w:rPr>
          <w:rFonts w:asciiTheme="minorHAnsi" w:hAnsiTheme="minorHAnsi" w:cstheme="minorHAnsi"/>
          <w:b/>
          <w:bCs/>
          <w:color w:val="000000"/>
          <w:sz w:val="22"/>
          <w:lang w:eastAsia="sl-SI"/>
        </w:rPr>
        <w:t>7</w:t>
      </w:r>
    </w:p>
    <w:p w14:paraId="35E6BC8A" w14:textId="77777777" w:rsidR="00E25A07" w:rsidRPr="00FF02DE" w:rsidRDefault="00E25A07" w:rsidP="00E25A07">
      <w:pPr>
        <w:pStyle w:val="EGNavaden"/>
        <w:jc w:val="center"/>
        <w:rPr>
          <w:sz w:val="22"/>
        </w:rPr>
      </w:pPr>
    </w:p>
    <w:p w14:paraId="6FDBC1FD" w14:textId="77777777" w:rsidR="00E25A07" w:rsidRPr="00FF02DE" w:rsidRDefault="00E25A07" w:rsidP="00E25A07">
      <w:pPr>
        <w:pStyle w:val="EGNavaden"/>
        <w:jc w:val="center"/>
        <w:rPr>
          <w:sz w:val="22"/>
        </w:rPr>
      </w:pPr>
    </w:p>
    <w:p w14:paraId="4E81F562" w14:textId="77777777" w:rsidR="00E25A07" w:rsidRDefault="00E25A07" w:rsidP="00E25A07">
      <w:pPr>
        <w:pStyle w:val="EGNavaden"/>
        <w:jc w:val="center"/>
        <w:rPr>
          <w:rFonts w:cstheme="minorHAnsi"/>
          <w:b/>
          <w:bCs/>
          <w:sz w:val="22"/>
        </w:rPr>
      </w:pPr>
      <w:bookmarkStart w:id="0" w:name="_Toc141335185"/>
    </w:p>
    <w:p w14:paraId="6CFCD019" w14:textId="77777777" w:rsidR="00E25A07" w:rsidRPr="00FF02DE" w:rsidRDefault="00E25A07" w:rsidP="00E25A07">
      <w:pPr>
        <w:pStyle w:val="EGNavaden"/>
        <w:jc w:val="center"/>
        <w:rPr>
          <w:rFonts w:cstheme="minorHAnsi"/>
          <w:b/>
          <w:bCs/>
          <w:sz w:val="22"/>
        </w:rPr>
      </w:pPr>
      <w:r w:rsidRPr="00FF02DE">
        <w:rPr>
          <w:rFonts w:cstheme="minorHAnsi"/>
          <w:b/>
          <w:bCs/>
          <w:sz w:val="22"/>
        </w:rPr>
        <w:t>Kopija veljavne zavarovalne police</w:t>
      </w:r>
      <w:bookmarkEnd w:id="0"/>
    </w:p>
    <w:p w14:paraId="39C83CDA" w14:textId="77777777" w:rsidR="00E25A07" w:rsidRPr="00FF02DE" w:rsidRDefault="00E25A07" w:rsidP="00E25A07">
      <w:pPr>
        <w:pStyle w:val="EGNavaden"/>
        <w:jc w:val="center"/>
        <w:rPr>
          <w:rFonts w:cstheme="minorHAnsi"/>
          <w:b/>
          <w:sz w:val="22"/>
        </w:rPr>
      </w:pPr>
    </w:p>
    <w:p w14:paraId="51D35514" w14:textId="5BBED3A1" w:rsidR="00E25A07" w:rsidRPr="00FF02DE" w:rsidRDefault="00E25A07" w:rsidP="00E25A07">
      <w:pPr>
        <w:pStyle w:val="EGNavaden"/>
        <w:jc w:val="center"/>
        <w:rPr>
          <w:rFonts w:cstheme="minorHAnsi"/>
          <w:sz w:val="22"/>
        </w:rPr>
      </w:pPr>
      <w:r w:rsidRPr="00FF02DE">
        <w:rPr>
          <w:rFonts w:cstheme="minorHAnsi"/>
          <w:b/>
          <w:sz w:val="22"/>
        </w:rPr>
        <w:t xml:space="preserve">(v skladu s točko </w:t>
      </w:r>
      <w:r>
        <w:rPr>
          <w:rFonts w:cstheme="minorHAnsi"/>
          <w:b/>
          <w:sz w:val="22"/>
        </w:rPr>
        <w:t>9</w:t>
      </w:r>
      <w:r w:rsidR="00EA2AF9">
        <w:rPr>
          <w:rFonts w:cstheme="minorHAnsi"/>
          <w:b/>
          <w:sz w:val="22"/>
        </w:rPr>
        <w:t>.1.</w:t>
      </w:r>
      <w:r w:rsidR="00832807">
        <w:rPr>
          <w:rFonts w:cstheme="minorHAnsi"/>
          <w:b/>
          <w:sz w:val="22"/>
        </w:rPr>
        <w:t>4</w:t>
      </w:r>
      <w:r w:rsidRPr="00FF02DE">
        <w:rPr>
          <w:rFonts w:cstheme="minorHAnsi"/>
          <w:b/>
          <w:sz w:val="22"/>
        </w:rPr>
        <w:t>)</w:t>
      </w:r>
    </w:p>
    <w:p w14:paraId="3373D0F5" w14:textId="77777777" w:rsidR="00E25A07" w:rsidRDefault="00E25A07" w:rsidP="00E25A07">
      <w:pPr>
        <w:pStyle w:val="EGNavaden"/>
        <w:jc w:val="center"/>
        <w:rPr>
          <w:sz w:val="22"/>
        </w:rPr>
      </w:pPr>
    </w:p>
    <w:p w14:paraId="4CDFDDF2" w14:textId="77777777" w:rsidR="00832807" w:rsidRDefault="00832807" w:rsidP="00E25A07">
      <w:pPr>
        <w:pStyle w:val="EGNavaden"/>
        <w:jc w:val="center"/>
        <w:rPr>
          <w:sz w:val="22"/>
        </w:rPr>
      </w:pPr>
    </w:p>
    <w:p w14:paraId="4B148D98" w14:textId="77777777" w:rsidR="00832807" w:rsidRDefault="00832807" w:rsidP="00E25A07">
      <w:pPr>
        <w:pStyle w:val="EGNavaden"/>
        <w:jc w:val="center"/>
        <w:rPr>
          <w:sz w:val="22"/>
        </w:rPr>
      </w:pPr>
    </w:p>
    <w:p w14:paraId="15F6A289" w14:textId="77777777" w:rsidR="00832807" w:rsidRDefault="00832807" w:rsidP="00E25A07">
      <w:pPr>
        <w:pStyle w:val="EGNavaden"/>
        <w:jc w:val="center"/>
        <w:rPr>
          <w:sz w:val="22"/>
        </w:rPr>
      </w:pPr>
    </w:p>
    <w:p w14:paraId="16B6E8BC" w14:textId="77777777" w:rsidR="00832807" w:rsidRDefault="00832807" w:rsidP="00E25A07">
      <w:pPr>
        <w:pStyle w:val="EGNavaden"/>
        <w:jc w:val="center"/>
        <w:rPr>
          <w:sz w:val="22"/>
        </w:rPr>
      </w:pPr>
    </w:p>
    <w:p w14:paraId="02A555B9" w14:textId="77777777" w:rsidR="00832807" w:rsidRDefault="00832807" w:rsidP="00E25A07">
      <w:pPr>
        <w:pStyle w:val="EGNavaden"/>
        <w:jc w:val="center"/>
        <w:rPr>
          <w:sz w:val="22"/>
        </w:rPr>
      </w:pPr>
    </w:p>
    <w:p w14:paraId="092F8713" w14:textId="77777777" w:rsidR="00832807" w:rsidRDefault="00832807" w:rsidP="00E25A07">
      <w:pPr>
        <w:pStyle w:val="EGNavaden"/>
        <w:jc w:val="center"/>
        <w:rPr>
          <w:sz w:val="22"/>
        </w:rPr>
      </w:pPr>
    </w:p>
    <w:p w14:paraId="4357637D" w14:textId="77777777" w:rsidR="00832807" w:rsidRDefault="00832807" w:rsidP="00E25A07">
      <w:pPr>
        <w:pStyle w:val="EGNavaden"/>
        <w:jc w:val="center"/>
        <w:rPr>
          <w:sz w:val="22"/>
        </w:rPr>
      </w:pPr>
    </w:p>
    <w:p w14:paraId="67EDF313" w14:textId="77777777" w:rsidR="00832807" w:rsidRDefault="00832807" w:rsidP="00E25A07">
      <w:pPr>
        <w:pStyle w:val="EGNavaden"/>
        <w:jc w:val="center"/>
        <w:rPr>
          <w:sz w:val="22"/>
        </w:rPr>
      </w:pPr>
    </w:p>
    <w:p w14:paraId="587534D5" w14:textId="77777777" w:rsidR="00832807" w:rsidRDefault="00832807" w:rsidP="00E25A07">
      <w:pPr>
        <w:pStyle w:val="EGNavaden"/>
        <w:jc w:val="center"/>
        <w:rPr>
          <w:sz w:val="22"/>
        </w:rPr>
      </w:pPr>
    </w:p>
    <w:p w14:paraId="66CCDD57" w14:textId="77777777" w:rsidR="00832807" w:rsidRDefault="00832807" w:rsidP="00E25A07">
      <w:pPr>
        <w:pStyle w:val="EGNavaden"/>
        <w:jc w:val="center"/>
        <w:rPr>
          <w:sz w:val="22"/>
        </w:rPr>
      </w:pPr>
    </w:p>
    <w:p w14:paraId="2986A60C" w14:textId="77777777" w:rsidR="00832807" w:rsidRDefault="00832807" w:rsidP="00E25A07">
      <w:pPr>
        <w:pStyle w:val="EGNavaden"/>
        <w:jc w:val="center"/>
        <w:rPr>
          <w:sz w:val="22"/>
        </w:rPr>
      </w:pPr>
    </w:p>
    <w:p w14:paraId="75350988" w14:textId="77777777" w:rsidR="00832807" w:rsidRDefault="00832807" w:rsidP="00E25A07">
      <w:pPr>
        <w:pStyle w:val="EGNavaden"/>
        <w:jc w:val="center"/>
        <w:rPr>
          <w:sz w:val="22"/>
        </w:rPr>
      </w:pPr>
    </w:p>
    <w:p w14:paraId="4BF42E75" w14:textId="77777777" w:rsidR="00832807" w:rsidRDefault="00832807" w:rsidP="00E25A07">
      <w:pPr>
        <w:pStyle w:val="EGNavaden"/>
        <w:jc w:val="center"/>
        <w:rPr>
          <w:sz w:val="22"/>
        </w:rPr>
      </w:pPr>
    </w:p>
    <w:p w14:paraId="34BC3E5B" w14:textId="77777777" w:rsidR="00832807" w:rsidRDefault="00832807" w:rsidP="00E25A07">
      <w:pPr>
        <w:pStyle w:val="EGNavaden"/>
        <w:jc w:val="center"/>
        <w:rPr>
          <w:sz w:val="22"/>
        </w:rPr>
      </w:pPr>
    </w:p>
    <w:p w14:paraId="01E66FFA" w14:textId="77777777" w:rsidR="00832807" w:rsidRDefault="00832807" w:rsidP="00E25A07">
      <w:pPr>
        <w:pStyle w:val="EGNavaden"/>
        <w:jc w:val="center"/>
        <w:rPr>
          <w:sz w:val="22"/>
        </w:rPr>
      </w:pPr>
    </w:p>
    <w:p w14:paraId="5E5393F0" w14:textId="77777777" w:rsidR="00832807" w:rsidRDefault="00832807" w:rsidP="00E25A07">
      <w:pPr>
        <w:pStyle w:val="EGNavaden"/>
        <w:jc w:val="center"/>
        <w:rPr>
          <w:sz w:val="22"/>
        </w:rPr>
      </w:pPr>
    </w:p>
    <w:p w14:paraId="2AEC5FFB" w14:textId="77777777" w:rsidR="00832807" w:rsidRDefault="00832807" w:rsidP="00E25A07">
      <w:pPr>
        <w:pStyle w:val="EGNavaden"/>
        <w:jc w:val="center"/>
        <w:rPr>
          <w:sz w:val="22"/>
        </w:rPr>
      </w:pPr>
    </w:p>
    <w:p w14:paraId="102B50D7" w14:textId="77777777" w:rsidR="00832807" w:rsidRDefault="00832807" w:rsidP="00E25A07">
      <w:pPr>
        <w:pStyle w:val="EGNavaden"/>
        <w:jc w:val="center"/>
        <w:rPr>
          <w:sz w:val="22"/>
        </w:rPr>
      </w:pPr>
    </w:p>
    <w:p w14:paraId="0031E2C6" w14:textId="77777777" w:rsidR="00832807" w:rsidRDefault="00832807" w:rsidP="00E25A07">
      <w:pPr>
        <w:pStyle w:val="EGNavaden"/>
        <w:jc w:val="center"/>
        <w:rPr>
          <w:sz w:val="22"/>
        </w:rPr>
      </w:pPr>
    </w:p>
    <w:p w14:paraId="5A43B79D" w14:textId="77777777" w:rsidR="00832807" w:rsidRDefault="00832807" w:rsidP="00E25A07">
      <w:pPr>
        <w:pStyle w:val="EGNavaden"/>
        <w:jc w:val="center"/>
        <w:rPr>
          <w:sz w:val="22"/>
        </w:rPr>
      </w:pPr>
    </w:p>
    <w:p w14:paraId="43773F45" w14:textId="77777777" w:rsidR="00832807" w:rsidRDefault="00832807" w:rsidP="00E25A07">
      <w:pPr>
        <w:pStyle w:val="EGNavaden"/>
        <w:jc w:val="center"/>
        <w:rPr>
          <w:sz w:val="22"/>
        </w:rPr>
      </w:pPr>
    </w:p>
    <w:p w14:paraId="68F06528" w14:textId="77777777" w:rsidR="00832807" w:rsidRDefault="00832807" w:rsidP="00E25A07">
      <w:pPr>
        <w:pStyle w:val="EGNavaden"/>
        <w:jc w:val="center"/>
        <w:rPr>
          <w:sz w:val="22"/>
        </w:rPr>
      </w:pPr>
    </w:p>
    <w:p w14:paraId="789B8470" w14:textId="77777777" w:rsidR="00832807" w:rsidRDefault="00832807" w:rsidP="00E25A07">
      <w:pPr>
        <w:pStyle w:val="EGNavaden"/>
        <w:jc w:val="center"/>
        <w:rPr>
          <w:sz w:val="22"/>
        </w:rPr>
      </w:pPr>
    </w:p>
    <w:p w14:paraId="5DC3D9A5" w14:textId="77777777" w:rsidR="00832807" w:rsidRDefault="00832807" w:rsidP="00E25A07">
      <w:pPr>
        <w:pStyle w:val="EGNavaden"/>
        <w:jc w:val="center"/>
        <w:rPr>
          <w:sz w:val="22"/>
        </w:rPr>
      </w:pPr>
    </w:p>
    <w:p w14:paraId="2AA026A5" w14:textId="77777777" w:rsidR="00832807" w:rsidRDefault="00832807" w:rsidP="00E25A07">
      <w:pPr>
        <w:pStyle w:val="EGNavaden"/>
        <w:jc w:val="center"/>
        <w:rPr>
          <w:sz w:val="22"/>
        </w:rPr>
      </w:pPr>
    </w:p>
    <w:p w14:paraId="16D9E513" w14:textId="77777777" w:rsidR="00832807" w:rsidRPr="00FF02DE" w:rsidRDefault="00832807" w:rsidP="00E25A07">
      <w:pPr>
        <w:pStyle w:val="EGNavaden"/>
        <w:jc w:val="center"/>
        <w:rPr>
          <w:sz w:val="22"/>
        </w:rPr>
      </w:pPr>
    </w:p>
    <w:p w14:paraId="7D242808" w14:textId="77777777" w:rsidR="00E25A07" w:rsidRPr="00FF02DE" w:rsidRDefault="00E25A07" w:rsidP="00E25A07">
      <w:pPr>
        <w:pStyle w:val="EGNavaden"/>
        <w:jc w:val="center"/>
        <w:rPr>
          <w:b/>
          <w:sz w:val="22"/>
        </w:rPr>
      </w:pPr>
    </w:p>
    <w:p w14:paraId="6F20C3B9" w14:textId="77777777" w:rsidR="00E25A07" w:rsidRPr="00FF02DE" w:rsidRDefault="00E25A07" w:rsidP="00E25A07">
      <w:pPr>
        <w:pStyle w:val="EGNavaden"/>
        <w:jc w:val="center"/>
        <w:rPr>
          <w:b/>
          <w:sz w:val="22"/>
        </w:rPr>
      </w:pPr>
    </w:p>
    <w:p w14:paraId="5701841F" w14:textId="77777777" w:rsidR="00E25A07" w:rsidRPr="00FF02DE" w:rsidRDefault="00E25A07" w:rsidP="00E25A07">
      <w:pPr>
        <w:pStyle w:val="EGNavaden"/>
        <w:jc w:val="center"/>
        <w:rPr>
          <w:b/>
          <w:sz w:val="22"/>
        </w:rPr>
      </w:pPr>
    </w:p>
    <w:p w14:paraId="70367319" w14:textId="77777777" w:rsidR="00E25A07" w:rsidRPr="00FF02DE" w:rsidRDefault="00E25A07" w:rsidP="00E25A07">
      <w:pPr>
        <w:pStyle w:val="EGNavaden"/>
        <w:jc w:val="center"/>
        <w:rPr>
          <w:b/>
          <w:sz w:val="22"/>
        </w:rPr>
      </w:pPr>
    </w:p>
    <w:p w14:paraId="7ED4F4F7"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F9BAACD" w14:textId="77777777" w:rsidR="00305479" w:rsidRDefault="00305479"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7CBFDDEF" w14:textId="77777777" w:rsidR="00C26BAD" w:rsidRDefault="00C26BAD" w:rsidP="00C26BAD">
      <w:pPr>
        <w:ind w:left="360"/>
        <w:rPr>
          <w:rFonts w:asciiTheme="minorHAnsi" w:hAnsiTheme="minorHAnsi" w:cstheme="minorHAnsi"/>
          <w:b/>
        </w:rPr>
      </w:pPr>
    </w:p>
    <w:p w14:paraId="67B223C4" w14:textId="77777777" w:rsidR="00C26BAD" w:rsidRDefault="00C26BAD" w:rsidP="00C26BAD">
      <w:pPr>
        <w:ind w:left="360"/>
        <w:rPr>
          <w:rFonts w:asciiTheme="minorHAnsi" w:hAnsiTheme="minorHAnsi" w:cstheme="minorHAnsi"/>
          <w:b/>
        </w:rPr>
      </w:pPr>
    </w:p>
    <w:p w14:paraId="3812FF7A" w14:textId="77777777" w:rsidR="00C26BAD" w:rsidRDefault="00C26BAD" w:rsidP="00C26BAD">
      <w:pPr>
        <w:ind w:left="360"/>
        <w:rPr>
          <w:rFonts w:asciiTheme="minorHAnsi" w:hAnsiTheme="minorHAnsi" w:cstheme="minorHAnsi"/>
          <w:b/>
        </w:rPr>
      </w:pPr>
    </w:p>
    <w:p w14:paraId="1D7F44FD" w14:textId="6E67DB96" w:rsidR="008107C1" w:rsidRPr="008107C1" w:rsidRDefault="00316D87" w:rsidP="008107C1">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 xml:space="preserve">Kandidat </w:t>
      </w:r>
      <w:r w:rsidR="008107C1" w:rsidRPr="008107C1">
        <w:rPr>
          <w:rFonts w:asciiTheme="minorHAnsi" w:hAnsiTheme="minorHAnsi" w:cstheme="minorHAnsi"/>
          <w:color w:val="000000"/>
          <w:sz w:val="22"/>
          <w:lang w:eastAsia="sl-SI"/>
        </w:rPr>
        <w:t xml:space="preserve">predloži obrazec v 1. fazi v zahtevan informacijski sistem </w:t>
      </w:r>
    </w:p>
    <w:p w14:paraId="36865D4D" w14:textId="77777777" w:rsidR="008107C1" w:rsidRPr="00F22342" w:rsidRDefault="008107C1"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5BB62013" w14:textId="2DAA2D84" w:rsidR="008107C1" w:rsidRPr="008107C1" w:rsidRDefault="008107C1" w:rsidP="008107C1">
      <w:pPr>
        <w:autoSpaceDE w:val="0"/>
        <w:autoSpaceDN w:val="0"/>
        <w:adjustRightInd w:val="0"/>
        <w:spacing w:line="240" w:lineRule="auto"/>
        <w:rPr>
          <w:rFonts w:asciiTheme="minorHAnsi" w:hAnsiTheme="minorHAnsi" w:cstheme="minorHAnsi"/>
          <w:color w:val="000000"/>
          <w:sz w:val="22"/>
          <w:lang w:eastAsia="sl-SI"/>
        </w:rPr>
      </w:pPr>
      <w:r w:rsidRPr="008107C1">
        <w:rPr>
          <w:rFonts w:asciiTheme="minorHAnsi" w:hAnsiTheme="minorHAnsi" w:cstheme="minorHAnsi"/>
          <w:b/>
          <w:bCs/>
          <w:color w:val="000000"/>
          <w:sz w:val="22"/>
          <w:lang w:eastAsia="sl-SI"/>
        </w:rPr>
        <w:t>Obrazec št. 8</w:t>
      </w:r>
    </w:p>
    <w:p w14:paraId="3E8E0D96" w14:textId="77777777" w:rsidR="00C26BAD" w:rsidRDefault="00C26BAD" w:rsidP="00C26BAD">
      <w:pPr>
        <w:ind w:left="360"/>
        <w:rPr>
          <w:rFonts w:asciiTheme="minorHAnsi" w:hAnsiTheme="minorHAnsi" w:cstheme="minorHAnsi"/>
          <w:b/>
        </w:rPr>
      </w:pPr>
    </w:p>
    <w:p w14:paraId="7AAE6977"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1010EDB3"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(naziv potrjevalca reference)</w:t>
      </w:r>
    </w:p>
    <w:p w14:paraId="747B9C0E"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451EAF7C"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(naslov potrjevalca reference)</w:t>
      </w:r>
    </w:p>
    <w:p w14:paraId="453EFF30" w14:textId="77777777" w:rsidR="00C26BAD" w:rsidRPr="00472C9A" w:rsidRDefault="00C26BAD" w:rsidP="00C26BAD">
      <w:pPr>
        <w:autoSpaceDE w:val="0"/>
        <w:autoSpaceDN w:val="0"/>
        <w:adjustRightInd w:val="0"/>
        <w:rPr>
          <w:rFonts w:asciiTheme="minorHAnsi" w:hAnsiTheme="minorHAnsi" w:cstheme="minorHAnsi"/>
        </w:rPr>
      </w:pPr>
      <w:r w:rsidRPr="00472C9A">
        <w:rPr>
          <w:rFonts w:asciiTheme="minorHAnsi" w:hAnsiTheme="minorHAnsi" w:cstheme="minorHAnsi"/>
        </w:rPr>
        <w:t>_________________________________</w:t>
      </w:r>
    </w:p>
    <w:p w14:paraId="1CD0B7CB" w14:textId="77777777" w:rsidR="00C26BAD" w:rsidRPr="00472C9A" w:rsidRDefault="00C26BAD" w:rsidP="00C26BAD">
      <w:pPr>
        <w:rPr>
          <w:rFonts w:asciiTheme="minorHAnsi" w:hAnsiTheme="minorHAnsi" w:cstheme="minorHAnsi"/>
        </w:rPr>
      </w:pPr>
      <w:r w:rsidRPr="00472C9A">
        <w:rPr>
          <w:rFonts w:asciiTheme="minorHAnsi" w:hAnsiTheme="minorHAnsi" w:cstheme="minorHAnsi"/>
        </w:rPr>
        <w:t>(pošta in naziv pošte potrjevalca reference)</w:t>
      </w:r>
    </w:p>
    <w:p w14:paraId="0E27BB0B" w14:textId="77777777" w:rsidR="00C26BAD" w:rsidRPr="005F4468" w:rsidRDefault="00C26BAD" w:rsidP="00316D87">
      <w:pPr>
        <w:pStyle w:val="Odstavekseznama"/>
        <w:numPr>
          <w:ilvl w:val="0"/>
          <w:numId w:val="37"/>
        </w:numPr>
        <w:spacing w:after="200" w:line="276" w:lineRule="auto"/>
        <w:rPr>
          <w:rFonts w:asciiTheme="minorHAnsi" w:hAnsiTheme="minorHAnsi" w:cstheme="minorHAnsi"/>
          <w:b/>
        </w:rPr>
      </w:pPr>
    </w:p>
    <w:p w14:paraId="253F55BC" w14:textId="77777777" w:rsidR="00C26BAD" w:rsidRPr="00FA63C7" w:rsidRDefault="00C26BAD" w:rsidP="00316D87">
      <w:pPr>
        <w:pStyle w:val="Odstavekseznama"/>
        <w:numPr>
          <w:ilvl w:val="0"/>
          <w:numId w:val="37"/>
        </w:numPr>
        <w:autoSpaceDE w:val="0"/>
        <w:autoSpaceDN w:val="0"/>
        <w:adjustRightInd w:val="0"/>
        <w:spacing w:after="200" w:line="276" w:lineRule="auto"/>
        <w:jc w:val="center"/>
        <w:rPr>
          <w:rFonts w:asciiTheme="minorHAnsi" w:hAnsiTheme="minorHAnsi" w:cstheme="minorHAnsi"/>
          <w:b/>
          <w:sz w:val="22"/>
        </w:rPr>
      </w:pPr>
      <w:r w:rsidRPr="00FA63C7">
        <w:rPr>
          <w:rFonts w:asciiTheme="minorHAnsi" w:hAnsiTheme="minorHAnsi" w:cstheme="minorHAnsi"/>
          <w:b/>
          <w:sz w:val="22"/>
        </w:rPr>
        <w:t>REFERENČNO POTRDILO</w:t>
      </w:r>
      <w:r w:rsidRPr="00FA63C7">
        <w:rPr>
          <w:rStyle w:val="Sprotnaopomba-sklic"/>
          <w:rFonts w:asciiTheme="minorHAnsi" w:hAnsiTheme="minorHAnsi" w:cstheme="minorHAnsi"/>
          <w:b/>
          <w:sz w:val="22"/>
        </w:rPr>
        <w:footnoteReference w:id="2"/>
      </w:r>
      <w:r w:rsidRPr="00FA63C7">
        <w:rPr>
          <w:rFonts w:asciiTheme="minorHAnsi" w:hAnsiTheme="minorHAnsi" w:cstheme="minorHAnsi"/>
          <w:b/>
          <w:sz w:val="22"/>
        </w:rPr>
        <w:t xml:space="preserve"> </w:t>
      </w:r>
    </w:p>
    <w:p w14:paraId="09C8E4BE" w14:textId="77777777" w:rsidR="00C26BAD" w:rsidRPr="00931FC1" w:rsidRDefault="00C26BAD" w:rsidP="00C26BAD">
      <w:pPr>
        <w:autoSpaceDE w:val="0"/>
        <w:autoSpaceDN w:val="0"/>
        <w:adjustRightInd w:val="0"/>
        <w:rPr>
          <w:rFonts w:asciiTheme="minorHAnsi" w:hAnsiTheme="minorHAnsi" w:cstheme="minorHAnsi"/>
          <w:sz w:val="22"/>
        </w:rPr>
      </w:pPr>
      <w:r w:rsidRPr="00931FC1">
        <w:rPr>
          <w:rFonts w:asciiTheme="minorHAnsi" w:hAnsiTheme="minorHAnsi" w:cstheme="minorHAnsi"/>
          <w:sz w:val="22"/>
        </w:rPr>
        <w:t>Izjavljamo, da je družba</w:t>
      </w:r>
    </w:p>
    <w:p w14:paraId="7AFBFF86" w14:textId="77777777" w:rsidR="00C26BAD" w:rsidRPr="00931FC1" w:rsidRDefault="00C26BAD" w:rsidP="00C26BAD">
      <w:pPr>
        <w:autoSpaceDE w:val="0"/>
        <w:autoSpaceDN w:val="0"/>
        <w:adjustRightInd w:val="0"/>
        <w:rPr>
          <w:rFonts w:asciiTheme="minorHAnsi" w:hAnsiTheme="minorHAnsi" w:cstheme="minorHAnsi"/>
          <w:sz w:val="22"/>
        </w:rPr>
      </w:pPr>
    </w:p>
    <w:p w14:paraId="3086A1DB" w14:textId="77777777" w:rsidR="00C26BAD" w:rsidRPr="00FD6696" w:rsidRDefault="00C26BAD" w:rsidP="00C26BAD">
      <w:pPr>
        <w:autoSpaceDE w:val="0"/>
        <w:autoSpaceDN w:val="0"/>
        <w:adjustRightInd w:val="0"/>
        <w:rPr>
          <w:rFonts w:asciiTheme="minorHAnsi" w:hAnsiTheme="minorHAnsi" w:cstheme="minorHAnsi"/>
          <w:sz w:val="22"/>
        </w:rPr>
      </w:pPr>
      <w:r w:rsidRPr="00FD6696">
        <w:rPr>
          <w:rFonts w:asciiTheme="minorHAnsi" w:hAnsiTheme="minorHAnsi" w:cstheme="minorHAnsi"/>
          <w:sz w:val="22"/>
        </w:rPr>
        <w:t>__________________________________________________________________________</w:t>
      </w:r>
    </w:p>
    <w:p w14:paraId="37FC10DF" w14:textId="77777777" w:rsidR="00C26BAD" w:rsidRPr="00FD6696" w:rsidRDefault="00C26BAD" w:rsidP="00C26BAD">
      <w:pPr>
        <w:autoSpaceDE w:val="0"/>
        <w:autoSpaceDN w:val="0"/>
        <w:adjustRightInd w:val="0"/>
        <w:rPr>
          <w:rFonts w:asciiTheme="minorHAnsi" w:hAnsiTheme="minorHAnsi" w:cstheme="minorHAnsi"/>
          <w:sz w:val="22"/>
        </w:rPr>
      </w:pPr>
      <w:r w:rsidRPr="00FD6696">
        <w:rPr>
          <w:rFonts w:asciiTheme="minorHAnsi" w:hAnsiTheme="minorHAnsi" w:cstheme="minorHAnsi"/>
          <w:sz w:val="22"/>
        </w:rPr>
        <w:t>za našo družbo izvedla naslednja gradbena dela:</w:t>
      </w:r>
    </w:p>
    <w:p w14:paraId="5C200B55" w14:textId="77777777" w:rsidR="00C26BAD" w:rsidRPr="00FD6696" w:rsidRDefault="00C26BAD" w:rsidP="00C26BAD">
      <w:pPr>
        <w:autoSpaceDE w:val="0"/>
        <w:autoSpaceDN w:val="0"/>
        <w:adjustRightInd w:val="0"/>
        <w:rPr>
          <w:rFonts w:asciiTheme="minorHAnsi" w:hAnsiTheme="minorHAnsi" w:cstheme="minorHAnsi"/>
          <w:sz w:val="22"/>
        </w:rPr>
      </w:pPr>
    </w:p>
    <w:p w14:paraId="545FB14A" w14:textId="77777777" w:rsidR="00C26BAD" w:rsidRPr="004F3884" w:rsidRDefault="00C26BAD" w:rsidP="00316D87">
      <w:pPr>
        <w:pStyle w:val="Odstavekseznama"/>
        <w:numPr>
          <w:ilvl w:val="0"/>
          <w:numId w:val="39"/>
        </w:numPr>
        <w:autoSpaceDE w:val="0"/>
        <w:autoSpaceDN w:val="0"/>
        <w:adjustRightInd w:val="0"/>
        <w:spacing w:after="200" w:line="276" w:lineRule="auto"/>
        <w:ind w:left="360"/>
        <w:rPr>
          <w:rFonts w:asciiTheme="minorHAnsi" w:hAnsiTheme="minorHAnsi" w:cstheme="minorHAnsi"/>
          <w:sz w:val="22"/>
        </w:rPr>
      </w:pPr>
      <w:r w:rsidRPr="004F3884">
        <w:rPr>
          <w:rFonts w:asciiTheme="minorHAnsi" w:hAnsiTheme="minorHAnsi" w:cstheme="minorHAnsi"/>
          <w:sz w:val="22"/>
        </w:rPr>
        <w:t>Pogodba/naročilo št. in predmet naročila: ____________________________________________</w:t>
      </w:r>
    </w:p>
    <w:p w14:paraId="762155EC" w14:textId="77777777" w:rsidR="00C26BAD" w:rsidRPr="004F3884" w:rsidRDefault="00C26BAD" w:rsidP="00316D87">
      <w:pPr>
        <w:pStyle w:val="Odstavekseznama"/>
        <w:numPr>
          <w:ilvl w:val="0"/>
          <w:numId w:val="39"/>
        </w:numPr>
        <w:autoSpaceDE w:val="0"/>
        <w:autoSpaceDN w:val="0"/>
        <w:adjustRightInd w:val="0"/>
        <w:spacing w:after="200" w:line="276" w:lineRule="auto"/>
        <w:ind w:left="360"/>
        <w:rPr>
          <w:rFonts w:asciiTheme="minorHAnsi" w:hAnsiTheme="minorHAnsi" w:cstheme="minorHAnsi"/>
          <w:sz w:val="22"/>
        </w:rPr>
      </w:pPr>
      <w:r w:rsidRPr="004F3884">
        <w:rPr>
          <w:rFonts w:asciiTheme="minorHAnsi" w:hAnsiTheme="minorHAnsi" w:cstheme="minorHAnsi"/>
          <w:sz w:val="22"/>
        </w:rPr>
        <w:t>Veljavnost pogodbe/naročila: od _________________ do ____________________</w:t>
      </w:r>
    </w:p>
    <w:p w14:paraId="282627C2" w14:textId="54F87A42" w:rsidR="00C26BAD" w:rsidRPr="00617838" w:rsidRDefault="00C26BAD" w:rsidP="00617838">
      <w:pPr>
        <w:pStyle w:val="Odstavekseznama"/>
        <w:numPr>
          <w:ilvl w:val="0"/>
          <w:numId w:val="39"/>
        </w:numPr>
        <w:autoSpaceDE w:val="0"/>
        <w:autoSpaceDN w:val="0"/>
        <w:adjustRightInd w:val="0"/>
        <w:spacing w:after="200" w:line="276" w:lineRule="auto"/>
        <w:ind w:left="360"/>
        <w:rPr>
          <w:rFonts w:asciiTheme="minorHAnsi" w:hAnsiTheme="minorHAnsi" w:cstheme="minorHAnsi"/>
          <w:sz w:val="22"/>
        </w:rPr>
      </w:pPr>
      <w:r w:rsidRPr="00617838">
        <w:rPr>
          <w:rFonts w:asciiTheme="minorHAnsi" w:hAnsiTheme="minorHAnsi" w:cstheme="minorHAnsi"/>
          <w:sz w:val="22"/>
        </w:rPr>
        <w:t xml:space="preserve">Izvedba gradbenih del </w:t>
      </w:r>
      <w:r w:rsidR="00877CC0" w:rsidRPr="00617838">
        <w:rPr>
          <w:rFonts w:asciiTheme="minorHAnsi" w:hAnsiTheme="minorHAnsi" w:cstheme="minorHAnsi"/>
          <w:sz w:val="22"/>
        </w:rPr>
        <w:t>na elektro energetski infrastrukturi</w:t>
      </w:r>
      <w:r w:rsidR="00617838">
        <w:rPr>
          <w:rStyle w:val="Sprotnaopomba-sklic"/>
          <w:rFonts w:cstheme="minorHAnsi"/>
        </w:rPr>
        <w:footnoteReference w:id="3"/>
      </w:r>
      <w:r w:rsidR="00877CC0" w:rsidRPr="00617838">
        <w:rPr>
          <w:rFonts w:asciiTheme="minorHAnsi" w:hAnsiTheme="minorHAnsi" w:cstheme="minorHAnsi"/>
          <w:sz w:val="22"/>
        </w:rPr>
        <w:t xml:space="preserve"> </w:t>
      </w:r>
      <w:r w:rsidRPr="00617838">
        <w:rPr>
          <w:rFonts w:asciiTheme="minorHAnsi" w:hAnsiTheme="minorHAnsi" w:cstheme="minorHAnsi"/>
          <w:sz w:val="22"/>
        </w:rPr>
        <w:t>v vrednosti __________ EUR (brez DDV)</w:t>
      </w:r>
      <w:r w:rsidR="00877CC0" w:rsidRPr="00617838">
        <w:rPr>
          <w:rFonts w:asciiTheme="minorHAnsi" w:hAnsiTheme="minorHAnsi" w:cstheme="minorHAnsi"/>
          <w:sz w:val="22"/>
        </w:rPr>
        <w:t>.</w:t>
      </w:r>
    </w:p>
    <w:p w14:paraId="0895BD4B" w14:textId="77777777" w:rsidR="00C26BAD" w:rsidRPr="00070227" w:rsidRDefault="00C26BAD" w:rsidP="00C26BAD">
      <w:pPr>
        <w:autoSpaceDE w:val="0"/>
        <w:autoSpaceDN w:val="0"/>
        <w:adjustRightInd w:val="0"/>
        <w:rPr>
          <w:rFonts w:asciiTheme="minorHAnsi" w:hAnsiTheme="minorHAnsi" w:cstheme="minorHAnsi"/>
        </w:rPr>
      </w:pPr>
    </w:p>
    <w:p w14:paraId="738BAA5A"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Kontaktna oseba za preverjanje reference je: _____________________________________, </w:t>
      </w:r>
    </w:p>
    <w:p w14:paraId="5013432B" w14:textId="77777777" w:rsidR="00C26BAD" w:rsidRDefault="00C26BAD" w:rsidP="00C26BAD">
      <w:pPr>
        <w:autoSpaceDE w:val="0"/>
        <w:autoSpaceDN w:val="0"/>
        <w:adjustRightInd w:val="0"/>
        <w:rPr>
          <w:rFonts w:asciiTheme="minorHAnsi" w:hAnsiTheme="minorHAnsi" w:cstheme="minorHAnsi"/>
          <w:sz w:val="22"/>
        </w:rPr>
      </w:pPr>
    </w:p>
    <w:p w14:paraId="0E04A7DC"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tel.: _________________ in e-mail _____________________________________________. </w:t>
      </w:r>
    </w:p>
    <w:p w14:paraId="63A8513A" w14:textId="77777777" w:rsidR="00C26BAD" w:rsidRPr="00472C9A" w:rsidRDefault="00C26BAD" w:rsidP="00316D87">
      <w:pPr>
        <w:pStyle w:val="Odstavekseznama"/>
        <w:numPr>
          <w:ilvl w:val="0"/>
          <w:numId w:val="37"/>
        </w:numPr>
        <w:autoSpaceDE w:val="0"/>
        <w:autoSpaceDN w:val="0"/>
        <w:adjustRightInd w:val="0"/>
        <w:spacing w:after="200" w:line="276" w:lineRule="auto"/>
        <w:jc w:val="left"/>
        <w:rPr>
          <w:rFonts w:asciiTheme="minorHAnsi" w:hAnsiTheme="minorHAnsi" w:cstheme="minorHAnsi"/>
        </w:rPr>
      </w:pPr>
    </w:p>
    <w:p w14:paraId="4B4101A6" w14:textId="77777777" w:rsidR="00C26BAD"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Dobave in postavitve je navedena družba opravila strokovno in kvalitetno v skladu s predpisi stroke in v pogodbeno dogovorjenem roku. </w:t>
      </w:r>
    </w:p>
    <w:p w14:paraId="65259824" w14:textId="77777777" w:rsidR="004F3884" w:rsidRPr="00472C9A" w:rsidRDefault="004F3884" w:rsidP="00C26BAD">
      <w:pPr>
        <w:autoSpaceDE w:val="0"/>
        <w:autoSpaceDN w:val="0"/>
        <w:adjustRightInd w:val="0"/>
        <w:rPr>
          <w:rFonts w:asciiTheme="minorHAnsi" w:hAnsiTheme="minorHAnsi" w:cstheme="minorHAnsi"/>
          <w:sz w:val="22"/>
        </w:rPr>
      </w:pPr>
    </w:p>
    <w:p w14:paraId="17E92682" w14:textId="77777777" w:rsidR="00C26BAD" w:rsidRPr="00472C9A" w:rsidRDefault="00C26BAD" w:rsidP="00C26BAD">
      <w:pPr>
        <w:autoSpaceDE w:val="0"/>
        <w:autoSpaceDN w:val="0"/>
        <w:adjustRightInd w:val="0"/>
        <w:rPr>
          <w:rFonts w:asciiTheme="minorHAnsi" w:hAnsiTheme="minorHAnsi" w:cstheme="minorHAnsi"/>
          <w:sz w:val="22"/>
        </w:rPr>
      </w:pPr>
      <w:r w:rsidRPr="00472C9A">
        <w:rPr>
          <w:rFonts w:asciiTheme="minorHAnsi" w:hAnsiTheme="minorHAnsi" w:cstheme="minorHAnsi"/>
          <w:sz w:val="22"/>
        </w:rPr>
        <w:t xml:space="preserve">Potrjevalec reference se strinja, da ima naročnik ELEKTRO GORENJSKA, </w:t>
      </w:r>
      <w:proofErr w:type="spellStart"/>
      <w:r w:rsidRPr="00472C9A">
        <w:rPr>
          <w:rFonts w:asciiTheme="minorHAnsi" w:hAnsiTheme="minorHAnsi" w:cstheme="minorHAnsi"/>
          <w:sz w:val="22"/>
        </w:rPr>
        <w:t>d.d</w:t>
      </w:r>
      <w:proofErr w:type="spellEnd"/>
      <w:r w:rsidRPr="00472C9A">
        <w:rPr>
          <w:rFonts w:asciiTheme="minorHAnsi" w:hAnsiTheme="minorHAnsi" w:cstheme="minorHAnsi"/>
          <w:sz w:val="22"/>
        </w:rPr>
        <w:t>. pravico, da preveri to referenco.</w:t>
      </w:r>
    </w:p>
    <w:p w14:paraId="6676FD99" w14:textId="77777777" w:rsidR="00C26BAD" w:rsidRPr="005F4468" w:rsidRDefault="00C26BAD" w:rsidP="00316D87">
      <w:pPr>
        <w:pStyle w:val="Odstavekseznama"/>
        <w:numPr>
          <w:ilvl w:val="0"/>
          <w:numId w:val="37"/>
        </w:numPr>
        <w:autoSpaceDE w:val="0"/>
        <w:autoSpaceDN w:val="0"/>
        <w:adjustRightInd w:val="0"/>
        <w:spacing w:after="200" w:line="276" w:lineRule="auto"/>
        <w:jc w:val="left"/>
        <w:rPr>
          <w:rFonts w:asciiTheme="minorHAnsi" w:hAnsiTheme="minorHAnsi" w:cstheme="minorHAnsi"/>
        </w:rPr>
      </w:pPr>
    </w:p>
    <w:p w14:paraId="7DEBD582" w14:textId="77777777" w:rsidR="00C26BAD" w:rsidRPr="00931FC1" w:rsidRDefault="00C26BAD" w:rsidP="00C26BAD">
      <w:pPr>
        <w:autoSpaceDE w:val="0"/>
        <w:autoSpaceDN w:val="0"/>
        <w:adjustRightInd w:val="0"/>
        <w:rPr>
          <w:rFonts w:asciiTheme="minorHAnsi" w:hAnsiTheme="minorHAnsi" w:cstheme="minorHAnsi"/>
          <w:sz w:val="22"/>
        </w:rPr>
      </w:pPr>
      <w:r w:rsidRPr="00931FC1">
        <w:rPr>
          <w:rFonts w:asciiTheme="minorHAnsi" w:hAnsiTheme="minorHAnsi" w:cstheme="minorHAnsi"/>
          <w:sz w:val="22"/>
        </w:rPr>
        <w:t>__________________________</w:t>
      </w:r>
    </w:p>
    <w:p w14:paraId="5B6AD0E3" w14:textId="77777777" w:rsidR="00C26BAD" w:rsidRPr="00A837F9" w:rsidRDefault="00C26BAD" w:rsidP="00C26BAD">
      <w:pPr>
        <w:autoSpaceDE w:val="0"/>
        <w:autoSpaceDN w:val="0"/>
        <w:adjustRightInd w:val="0"/>
        <w:ind w:left="4956" w:hanging="4956"/>
        <w:rPr>
          <w:rFonts w:asciiTheme="minorHAnsi" w:hAnsiTheme="minorHAnsi" w:cstheme="minorHAnsi"/>
          <w:sz w:val="22"/>
        </w:rPr>
      </w:pPr>
      <w:r w:rsidRPr="00A837F9">
        <w:rPr>
          <w:rFonts w:asciiTheme="minorHAnsi" w:hAnsiTheme="minorHAnsi" w:cstheme="minorHAnsi"/>
          <w:i/>
          <w:sz w:val="22"/>
        </w:rPr>
        <w:t xml:space="preserve">(Kraj in datum)                                                         </w:t>
      </w:r>
      <w:r w:rsidRPr="00A837F9">
        <w:rPr>
          <w:rFonts w:asciiTheme="minorHAnsi" w:hAnsiTheme="minorHAnsi" w:cstheme="minorHAnsi"/>
          <w:i/>
          <w:sz w:val="22"/>
        </w:rPr>
        <w:tab/>
      </w:r>
      <w:r w:rsidRPr="00A837F9">
        <w:rPr>
          <w:rFonts w:asciiTheme="minorHAnsi" w:hAnsiTheme="minorHAnsi" w:cstheme="minorHAnsi"/>
          <w:sz w:val="22"/>
        </w:rPr>
        <w:t>Ime, priimek in podpis odgovorne osebe potrjevalca reference:</w:t>
      </w:r>
    </w:p>
    <w:p w14:paraId="2BDC8DA0" w14:textId="77777777" w:rsidR="00C26BAD" w:rsidRPr="00931FC1" w:rsidRDefault="00C26BAD" w:rsidP="00C26BAD">
      <w:pPr>
        <w:autoSpaceDE w:val="0"/>
        <w:autoSpaceDN w:val="0"/>
        <w:adjustRightInd w:val="0"/>
        <w:ind w:left="4956"/>
        <w:rPr>
          <w:rFonts w:asciiTheme="minorHAnsi" w:hAnsiTheme="minorHAnsi" w:cstheme="minorHAnsi"/>
          <w:sz w:val="22"/>
        </w:rPr>
      </w:pPr>
      <w:r w:rsidRPr="00A837F9">
        <w:rPr>
          <w:rFonts w:asciiTheme="minorHAnsi" w:hAnsiTheme="minorHAnsi" w:cstheme="minorHAnsi"/>
          <w:sz w:val="22"/>
        </w:rPr>
        <w:t>_____________________________</w:t>
      </w:r>
    </w:p>
    <w:p w14:paraId="3E6B4E2D" w14:textId="77777777" w:rsidR="004967EF" w:rsidRDefault="004967EF" w:rsidP="00C26BAD">
      <w:pPr>
        <w:ind w:left="360"/>
        <w:jc w:val="right"/>
        <w:rPr>
          <w:rFonts w:asciiTheme="minorHAnsi" w:hAnsiTheme="minorHAnsi" w:cstheme="minorHAnsi"/>
          <w:b/>
          <w:sz w:val="22"/>
        </w:rPr>
      </w:pPr>
    </w:p>
    <w:p w14:paraId="473691FF" w14:textId="77777777" w:rsidR="004967EF" w:rsidRDefault="004967EF" w:rsidP="00C26BAD">
      <w:pPr>
        <w:ind w:left="360"/>
        <w:jc w:val="right"/>
        <w:rPr>
          <w:rFonts w:asciiTheme="minorHAnsi" w:hAnsiTheme="minorHAnsi" w:cstheme="minorHAnsi"/>
          <w:b/>
          <w:sz w:val="22"/>
        </w:rPr>
      </w:pPr>
    </w:p>
    <w:p w14:paraId="24134563" w14:textId="40AB05AA" w:rsidR="004967EF" w:rsidRPr="0032410C" w:rsidRDefault="00316D87" w:rsidP="004967E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4967EF" w:rsidRPr="0032410C">
        <w:rPr>
          <w:rFonts w:asciiTheme="minorHAnsi" w:hAnsiTheme="minorHAnsi" w:cstheme="minorHAnsi"/>
          <w:color w:val="000000"/>
          <w:sz w:val="22"/>
          <w:lang w:eastAsia="sl-SI"/>
        </w:rPr>
        <w:t xml:space="preserve">predloži obrazec v 1. fazi v zahtevan informacijski sistem </w:t>
      </w:r>
    </w:p>
    <w:p w14:paraId="1259A934" w14:textId="77777777" w:rsidR="004967EF" w:rsidRPr="0032410C" w:rsidRDefault="004967EF"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14BCF940" w14:textId="7BCDEC8F" w:rsidR="004967EF" w:rsidRPr="0032410C" w:rsidRDefault="004967EF" w:rsidP="004967EF">
      <w:pPr>
        <w:autoSpaceDE w:val="0"/>
        <w:autoSpaceDN w:val="0"/>
        <w:adjustRightInd w:val="0"/>
        <w:spacing w:line="240" w:lineRule="auto"/>
        <w:rPr>
          <w:rFonts w:asciiTheme="minorHAnsi" w:hAnsiTheme="minorHAnsi" w:cstheme="minorHAnsi"/>
          <w:color w:val="000000"/>
          <w:sz w:val="22"/>
          <w:lang w:eastAsia="sl-SI"/>
        </w:rPr>
      </w:pPr>
      <w:r w:rsidRPr="0032410C">
        <w:rPr>
          <w:rFonts w:asciiTheme="minorHAnsi" w:hAnsiTheme="minorHAnsi" w:cstheme="minorHAnsi"/>
          <w:b/>
          <w:bCs/>
          <w:color w:val="000000"/>
          <w:sz w:val="22"/>
          <w:lang w:eastAsia="sl-SI"/>
        </w:rPr>
        <w:t xml:space="preserve">Obrazec št. </w:t>
      </w:r>
      <w:r w:rsidR="009104A6" w:rsidRPr="0032410C">
        <w:rPr>
          <w:rFonts w:asciiTheme="minorHAnsi" w:hAnsiTheme="minorHAnsi" w:cstheme="minorHAnsi"/>
          <w:b/>
          <w:bCs/>
          <w:color w:val="000000"/>
          <w:sz w:val="22"/>
          <w:lang w:eastAsia="sl-SI"/>
        </w:rPr>
        <w:t>9</w:t>
      </w:r>
      <w:r w:rsidR="00886B1F">
        <w:rPr>
          <w:rFonts w:asciiTheme="minorHAnsi" w:hAnsiTheme="minorHAnsi" w:cstheme="minorHAnsi"/>
          <w:b/>
          <w:bCs/>
          <w:color w:val="000000"/>
          <w:sz w:val="22"/>
          <w:lang w:eastAsia="sl-SI"/>
        </w:rPr>
        <w:t>a</w:t>
      </w:r>
    </w:p>
    <w:p w14:paraId="342D0371" w14:textId="77777777" w:rsidR="004967EF" w:rsidRPr="0032410C" w:rsidRDefault="004967EF" w:rsidP="004967EF">
      <w:pPr>
        <w:ind w:left="360"/>
        <w:jc w:val="center"/>
        <w:rPr>
          <w:rFonts w:asciiTheme="minorHAnsi" w:hAnsiTheme="minorHAnsi" w:cstheme="minorHAnsi"/>
          <w:b/>
          <w:bCs/>
          <w:sz w:val="22"/>
        </w:rPr>
      </w:pPr>
    </w:p>
    <w:p w14:paraId="330B669E" w14:textId="77777777" w:rsidR="00C26BAD" w:rsidRPr="0032410C" w:rsidRDefault="00C26BAD" w:rsidP="004967EF">
      <w:pPr>
        <w:rPr>
          <w:rFonts w:asciiTheme="minorHAnsi" w:hAnsiTheme="minorHAnsi" w:cstheme="minorHAnsi"/>
          <w:b/>
          <w:bCs/>
          <w:sz w:val="22"/>
        </w:rPr>
      </w:pPr>
    </w:p>
    <w:p w14:paraId="576C9A1B" w14:textId="77777777" w:rsidR="00C26BAD" w:rsidRPr="0032410C" w:rsidRDefault="00C26BAD" w:rsidP="00C26BAD">
      <w:pPr>
        <w:ind w:left="360"/>
        <w:jc w:val="center"/>
        <w:rPr>
          <w:rFonts w:asciiTheme="minorHAnsi" w:hAnsiTheme="minorHAnsi" w:cstheme="minorHAnsi"/>
          <w:b/>
          <w:bCs/>
          <w:sz w:val="22"/>
        </w:rPr>
      </w:pPr>
    </w:p>
    <w:p w14:paraId="3574BB2E" w14:textId="53A9FCDF" w:rsidR="00C26BAD" w:rsidRPr="0032410C" w:rsidRDefault="00C26BAD" w:rsidP="0032410C">
      <w:pPr>
        <w:jc w:val="center"/>
        <w:rPr>
          <w:rFonts w:asciiTheme="minorHAnsi" w:hAnsiTheme="minorHAnsi" w:cstheme="minorHAnsi"/>
          <w:b/>
          <w:sz w:val="22"/>
        </w:rPr>
      </w:pPr>
      <w:r w:rsidRPr="0032410C">
        <w:rPr>
          <w:rFonts w:asciiTheme="minorHAnsi" w:hAnsiTheme="minorHAnsi" w:cstheme="minorHAnsi"/>
          <w:b/>
          <w:bCs/>
          <w:sz w:val="22"/>
        </w:rPr>
        <w:t>Tehnična dokumentacija</w:t>
      </w:r>
    </w:p>
    <w:p w14:paraId="76FA6FC5" w14:textId="77777777" w:rsidR="0032410C" w:rsidRPr="0032410C" w:rsidRDefault="0032410C" w:rsidP="0032410C">
      <w:pPr>
        <w:spacing w:after="200" w:line="276" w:lineRule="auto"/>
        <w:jc w:val="center"/>
        <w:rPr>
          <w:rFonts w:asciiTheme="minorHAnsi" w:hAnsiTheme="minorHAnsi" w:cstheme="minorHAnsi"/>
          <w:b/>
          <w:sz w:val="22"/>
        </w:rPr>
      </w:pPr>
    </w:p>
    <w:p w14:paraId="07A2D527" w14:textId="425CA388" w:rsidR="00C26BAD" w:rsidRPr="0032410C" w:rsidRDefault="00C26BAD" w:rsidP="0032410C">
      <w:pPr>
        <w:spacing w:after="200" w:line="276" w:lineRule="auto"/>
        <w:jc w:val="center"/>
        <w:rPr>
          <w:rFonts w:asciiTheme="minorHAnsi" w:hAnsiTheme="minorHAnsi" w:cstheme="minorHAnsi"/>
          <w:b/>
          <w:sz w:val="22"/>
        </w:rPr>
      </w:pPr>
      <w:r w:rsidRPr="0032410C">
        <w:rPr>
          <w:rFonts w:asciiTheme="minorHAnsi" w:hAnsiTheme="minorHAnsi" w:cstheme="minorHAnsi"/>
          <w:b/>
          <w:sz w:val="22"/>
        </w:rPr>
        <w:t xml:space="preserve">(v skladu s točko </w:t>
      </w:r>
      <w:r w:rsidR="0032410C" w:rsidRPr="0032410C">
        <w:rPr>
          <w:rFonts w:asciiTheme="minorHAnsi" w:hAnsiTheme="minorHAnsi" w:cstheme="minorHAnsi"/>
          <w:b/>
          <w:sz w:val="22"/>
        </w:rPr>
        <w:t>9.1.5.2</w:t>
      </w:r>
      <w:r w:rsidRPr="0032410C">
        <w:rPr>
          <w:rFonts w:asciiTheme="minorHAnsi" w:hAnsiTheme="minorHAnsi" w:cstheme="minorHAnsi"/>
          <w:b/>
          <w:sz w:val="22"/>
        </w:rPr>
        <w:t>)</w:t>
      </w:r>
    </w:p>
    <w:p w14:paraId="0CD7F676" w14:textId="77777777" w:rsidR="00C26BAD" w:rsidRPr="0032410C" w:rsidRDefault="00C26BAD" w:rsidP="00C26BAD">
      <w:pPr>
        <w:ind w:left="360"/>
        <w:jc w:val="center"/>
        <w:rPr>
          <w:rFonts w:asciiTheme="minorHAnsi" w:hAnsiTheme="minorHAnsi" w:cstheme="minorHAnsi"/>
          <w:b/>
          <w:sz w:val="22"/>
        </w:rPr>
      </w:pPr>
    </w:p>
    <w:p w14:paraId="5416D6AC" w14:textId="77777777" w:rsidR="00C26BAD" w:rsidRDefault="00C26BAD" w:rsidP="00C26BAD">
      <w:pPr>
        <w:ind w:left="360"/>
        <w:jc w:val="right"/>
        <w:rPr>
          <w:rFonts w:asciiTheme="minorHAnsi" w:hAnsiTheme="minorHAnsi" w:cstheme="minorHAnsi"/>
          <w:b/>
          <w:sz w:val="22"/>
        </w:rPr>
      </w:pPr>
    </w:p>
    <w:p w14:paraId="0B365B1B" w14:textId="77777777" w:rsidR="00C26BAD" w:rsidRDefault="00C26BAD" w:rsidP="00C26BAD">
      <w:pPr>
        <w:ind w:left="360"/>
        <w:jc w:val="right"/>
        <w:rPr>
          <w:rFonts w:asciiTheme="minorHAnsi" w:hAnsiTheme="minorHAnsi" w:cstheme="minorHAnsi"/>
          <w:b/>
          <w:sz w:val="22"/>
        </w:rPr>
      </w:pPr>
    </w:p>
    <w:p w14:paraId="3F51CD63" w14:textId="77777777" w:rsidR="00C26BAD" w:rsidRDefault="00C26BAD" w:rsidP="00C26BAD">
      <w:pPr>
        <w:ind w:left="360"/>
        <w:jc w:val="right"/>
        <w:rPr>
          <w:rFonts w:asciiTheme="minorHAnsi" w:hAnsiTheme="minorHAnsi" w:cstheme="minorHAnsi"/>
          <w:b/>
          <w:sz w:val="22"/>
        </w:rPr>
      </w:pPr>
    </w:p>
    <w:p w14:paraId="404119BE" w14:textId="77777777" w:rsidR="00C26BAD" w:rsidRDefault="00C26BAD" w:rsidP="00C26BAD">
      <w:pPr>
        <w:ind w:left="360"/>
        <w:jc w:val="right"/>
        <w:rPr>
          <w:rFonts w:asciiTheme="minorHAnsi" w:hAnsiTheme="minorHAnsi" w:cstheme="minorHAnsi"/>
          <w:b/>
          <w:sz w:val="22"/>
        </w:rPr>
      </w:pPr>
    </w:p>
    <w:p w14:paraId="17DB82FA" w14:textId="77777777" w:rsidR="00071E5A" w:rsidRDefault="00071E5A"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5B3C6D5C" w14:textId="77777777" w:rsidR="00071E5A" w:rsidRDefault="00071E5A" w:rsidP="00316D87">
      <w:pPr>
        <w:pStyle w:val="Odstavekseznama"/>
        <w:numPr>
          <w:ilvl w:val="0"/>
          <w:numId w:val="37"/>
        </w:numPr>
        <w:autoSpaceDE w:val="0"/>
        <w:autoSpaceDN w:val="0"/>
        <w:adjustRightInd w:val="0"/>
        <w:spacing w:line="240" w:lineRule="auto"/>
        <w:jc w:val="left"/>
        <w:rPr>
          <w:rFonts w:asciiTheme="minorHAnsi" w:hAnsiTheme="minorHAnsi" w:cstheme="minorHAnsi"/>
          <w:color w:val="000000"/>
          <w:sz w:val="22"/>
          <w:lang w:eastAsia="sl-SI"/>
        </w:rPr>
      </w:pPr>
    </w:p>
    <w:p w14:paraId="383C59A2" w14:textId="77777777" w:rsidR="00071E5A" w:rsidRDefault="00071E5A" w:rsidP="0032410C">
      <w:pPr>
        <w:autoSpaceDE w:val="0"/>
        <w:autoSpaceDN w:val="0"/>
        <w:adjustRightInd w:val="0"/>
        <w:spacing w:line="240" w:lineRule="auto"/>
        <w:jc w:val="left"/>
        <w:rPr>
          <w:rFonts w:asciiTheme="minorHAnsi" w:hAnsiTheme="minorHAnsi" w:cstheme="minorHAnsi"/>
          <w:color w:val="000000"/>
          <w:sz w:val="22"/>
          <w:lang w:eastAsia="sl-SI"/>
        </w:rPr>
      </w:pPr>
    </w:p>
    <w:p w14:paraId="25FC12F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51E2902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33AD5F0"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38880A2C"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AE6E65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7E61F3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76FF23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40CA6A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FA59FFD"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732975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F07037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0683318F"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182FBA6"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4254031"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FAB4FFF"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71F852A"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4BD7D5A"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D41BF8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5D0D7C7C"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82A06F9"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819CBD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2DAA743"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A771D6E"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384C6812"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282C817"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0D286B40"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4EC943B"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5BBEC18F"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6C3CEA97"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BA1A670"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71D41566"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4161A3F4"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21C251C8" w14:textId="77777777" w:rsidR="000631C2" w:rsidRPr="0032410C" w:rsidRDefault="000631C2" w:rsidP="000631C2">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Pr="0032410C">
        <w:rPr>
          <w:rFonts w:asciiTheme="minorHAnsi" w:hAnsiTheme="minorHAnsi" w:cstheme="minorHAnsi"/>
          <w:color w:val="000000"/>
          <w:sz w:val="22"/>
          <w:lang w:eastAsia="sl-SI"/>
        </w:rPr>
        <w:t xml:space="preserve">predloži obrazec v 1. fazi v zahtevan informacijski sistem </w:t>
      </w:r>
    </w:p>
    <w:p w14:paraId="36C823FF" w14:textId="77777777" w:rsidR="000631C2" w:rsidRPr="0032410C" w:rsidRDefault="000631C2" w:rsidP="000631C2">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3719CC46" w14:textId="22491441" w:rsidR="000631C2" w:rsidRPr="0032410C" w:rsidRDefault="000631C2" w:rsidP="000631C2">
      <w:pPr>
        <w:autoSpaceDE w:val="0"/>
        <w:autoSpaceDN w:val="0"/>
        <w:adjustRightInd w:val="0"/>
        <w:spacing w:line="240" w:lineRule="auto"/>
        <w:rPr>
          <w:rFonts w:asciiTheme="minorHAnsi" w:hAnsiTheme="minorHAnsi" w:cstheme="minorHAnsi"/>
          <w:color w:val="000000"/>
          <w:sz w:val="22"/>
          <w:lang w:eastAsia="sl-SI"/>
        </w:rPr>
      </w:pPr>
      <w:r w:rsidRPr="0032410C">
        <w:rPr>
          <w:rFonts w:asciiTheme="minorHAnsi" w:hAnsiTheme="minorHAnsi" w:cstheme="minorHAnsi"/>
          <w:b/>
          <w:bCs/>
          <w:color w:val="000000"/>
          <w:sz w:val="22"/>
          <w:lang w:eastAsia="sl-SI"/>
        </w:rPr>
        <w:t xml:space="preserve">Obrazec št. </w:t>
      </w:r>
      <w:r>
        <w:rPr>
          <w:rFonts w:asciiTheme="minorHAnsi" w:hAnsiTheme="minorHAnsi" w:cstheme="minorHAnsi"/>
          <w:b/>
          <w:bCs/>
          <w:color w:val="000000"/>
          <w:sz w:val="22"/>
          <w:lang w:eastAsia="sl-SI"/>
        </w:rPr>
        <w:t>9b</w:t>
      </w:r>
    </w:p>
    <w:p w14:paraId="1526B997" w14:textId="77777777" w:rsidR="00886B1F" w:rsidRDefault="00886B1F" w:rsidP="00886B1F">
      <w:pPr>
        <w:rPr>
          <w:rFonts w:asciiTheme="minorHAnsi" w:hAnsiTheme="minorHAnsi"/>
          <w:b/>
          <w:sz w:val="22"/>
        </w:rPr>
      </w:pPr>
    </w:p>
    <w:p w14:paraId="130ADA8E" w14:textId="77777777" w:rsidR="000631C2" w:rsidRDefault="000631C2" w:rsidP="00886B1F">
      <w:pPr>
        <w:rPr>
          <w:rFonts w:asciiTheme="minorHAnsi" w:hAnsiTheme="minorHAnsi"/>
          <w:b/>
          <w:sz w:val="22"/>
        </w:rPr>
      </w:pPr>
    </w:p>
    <w:p w14:paraId="6F85A67C" w14:textId="77777777" w:rsidR="00886B1F" w:rsidRPr="0013570E" w:rsidRDefault="00886B1F" w:rsidP="00886B1F">
      <w:pPr>
        <w:pStyle w:val="EGNavaden"/>
        <w:rPr>
          <w:b/>
          <w:bCs/>
        </w:rPr>
      </w:pPr>
      <w:bookmarkStart w:id="1" w:name="_Toc178751236"/>
      <w:r w:rsidRPr="0013570E">
        <w:rPr>
          <w:b/>
          <w:bCs/>
        </w:rPr>
        <w:t>TEHNIČNA SPECIFIKACIJA ZA PE CEVI</w:t>
      </w:r>
      <w:bookmarkEnd w:id="1"/>
      <w:r w:rsidRPr="0013570E">
        <w:rPr>
          <w:b/>
          <w:bCs/>
        </w:rPr>
        <w:t xml:space="preserve"> </w:t>
      </w:r>
    </w:p>
    <w:p w14:paraId="7550E891" w14:textId="77777777" w:rsidR="00886B1F" w:rsidRDefault="00886B1F" w:rsidP="00886B1F">
      <w:pPr>
        <w:rPr>
          <w:rFonts w:asciiTheme="minorHAnsi" w:hAnsiTheme="minorHAnsi" w:cs="Arial"/>
        </w:rPr>
      </w:pPr>
    </w:p>
    <w:p w14:paraId="0C6A582E" w14:textId="77777777" w:rsidR="00886B1F" w:rsidRPr="00E74BEA" w:rsidRDefault="00886B1F" w:rsidP="00886B1F">
      <w:pPr>
        <w:autoSpaceDE w:val="0"/>
        <w:autoSpaceDN w:val="0"/>
        <w:adjustRightInd w:val="0"/>
        <w:rPr>
          <w:rFonts w:asciiTheme="minorHAnsi" w:hAnsiTheme="minorHAnsi" w:cstheme="minorHAnsi"/>
          <w:sz w:val="22"/>
        </w:rPr>
      </w:pPr>
      <w:r w:rsidRPr="00E74BEA">
        <w:rPr>
          <w:rFonts w:asciiTheme="minorHAnsi" w:hAnsiTheme="minorHAnsi" w:cstheme="minorHAnsi"/>
          <w:b/>
          <w:sz w:val="22"/>
        </w:rPr>
        <w:t xml:space="preserve">Tehnične zahteve za </w:t>
      </w:r>
      <w:r>
        <w:rPr>
          <w:rFonts w:asciiTheme="minorHAnsi" w:hAnsiTheme="minorHAnsi" w:cstheme="minorHAnsi"/>
          <w:b/>
          <w:sz w:val="22"/>
        </w:rPr>
        <w:t>PE cevi za zaščito kablov</w:t>
      </w:r>
    </w:p>
    <w:p w14:paraId="46475B71" w14:textId="77777777" w:rsidR="00886B1F" w:rsidRDefault="00886B1F" w:rsidP="00886B1F">
      <w:pPr>
        <w:autoSpaceDE w:val="0"/>
        <w:autoSpaceDN w:val="0"/>
        <w:adjustRightInd w:val="0"/>
        <w:rPr>
          <w:rFonts w:asciiTheme="minorHAnsi" w:hAnsiTheme="minorHAnsi" w:cstheme="minorHAnsi"/>
          <w:sz w:val="22"/>
        </w:rPr>
      </w:pPr>
    </w:p>
    <w:p w14:paraId="3A8BE48E" w14:textId="77777777" w:rsidR="00886B1F" w:rsidRPr="00A5102D" w:rsidRDefault="00886B1F" w:rsidP="00886B1F">
      <w:pPr>
        <w:autoSpaceDE w:val="0"/>
        <w:autoSpaceDN w:val="0"/>
        <w:adjustRightInd w:val="0"/>
        <w:rPr>
          <w:rFonts w:asciiTheme="minorHAnsi" w:hAnsiTheme="minorHAnsi" w:cstheme="minorHAnsi"/>
          <w:sz w:val="22"/>
        </w:rPr>
      </w:pPr>
      <w:r w:rsidRPr="00A5102D">
        <w:rPr>
          <w:rFonts w:asciiTheme="minorHAnsi" w:hAnsiTheme="minorHAnsi" w:cstheme="minorHAnsi"/>
          <w:sz w:val="22"/>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23CBE1A5" w14:textId="77777777" w:rsidR="00886B1F" w:rsidRPr="00A5102D" w:rsidRDefault="00886B1F" w:rsidP="00886B1F">
      <w:pPr>
        <w:pStyle w:val="Odstavekseznama"/>
        <w:numPr>
          <w:ilvl w:val="0"/>
          <w:numId w:val="33"/>
        </w:numPr>
        <w:autoSpaceDE w:val="0"/>
        <w:autoSpaceDN w:val="0"/>
        <w:adjustRightInd w:val="0"/>
        <w:spacing w:line="240" w:lineRule="auto"/>
        <w:rPr>
          <w:rFonts w:asciiTheme="minorHAnsi" w:hAnsiTheme="minorHAnsi" w:cstheme="minorHAnsi"/>
          <w:sz w:val="22"/>
        </w:rPr>
      </w:pPr>
      <w:r w:rsidRPr="00A5102D">
        <w:rPr>
          <w:rFonts w:asciiTheme="minorHAnsi" w:hAnsiTheme="minorHAnsi" w:cstheme="minorHAnsi"/>
          <w:sz w:val="22"/>
        </w:rPr>
        <w:t>SIST EN 61386-24 Sistemi kanalov za električne inštalacije,</w:t>
      </w:r>
    </w:p>
    <w:p w14:paraId="5F9C4A69" w14:textId="77777777" w:rsidR="00886B1F" w:rsidRPr="00A5102D" w:rsidRDefault="00886B1F" w:rsidP="00886B1F">
      <w:pPr>
        <w:pStyle w:val="Odstavekseznama"/>
        <w:numPr>
          <w:ilvl w:val="0"/>
          <w:numId w:val="33"/>
        </w:numPr>
        <w:autoSpaceDE w:val="0"/>
        <w:autoSpaceDN w:val="0"/>
        <w:adjustRightInd w:val="0"/>
        <w:spacing w:line="240" w:lineRule="auto"/>
        <w:rPr>
          <w:rFonts w:asciiTheme="minorHAnsi" w:hAnsiTheme="minorHAnsi" w:cstheme="minorHAnsi"/>
          <w:sz w:val="22"/>
        </w:rPr>
      </w:pPr>
      <w:r w:rsidRPr="00A5102D">
        <w:rPr>
          <w:rFonts w:asciiTheme="minorHAnsi" w:hAnsiTheme="minorHAnsi" w:cstheme="minorHAnsi"/>
          <w:sz w:val="22"/>
        </w:rPr>
        <w:t>Zakon o gradbenih proizvodih ZGPro -1 (Ur. L. RS, št. 82/2013),</w:t>
      </w:r>
    </w:p>
    <w:p w14:paraId="09DF8553" w14:textId="77777777" w:rsidR="00886B1F" w:rsidRPr="00A5102D" w:rsidRDefault="00886B1F" w:rsidP="00886B1F">
      <w:pPr>
        <w:pStyle w:val="Odstavekseznama"/>
        <w:numPr>
          <w:ilvl w:val="0"/>
          <w:numId w:val="33"/>
        </w:numPr>
        <w:autoSpaceDE w:val="0"/>
        <w:autoSpaceDN w:val="0"/>
        <w:adjustRightInd w:val="0"/>
        <w:spacing w:line="240" w:lineRule="auto"/>
        <w:rPr>
          <w:rFonts w:asciiTheme="minorHAnsi" w:hAnsiTheme="minorHAnsi" w:cstheme="minorHAnsi"/>
          <w:sz w:val="22"/>
        </w:rPr>
      </w:pPr>
      <w:r w:rsidRPr="00A5102D">
        <w:rPr>
          <w:rFonts w:asciiTheme="minorHAnsi" w:hAnsiTheme="minorHAnsi" w:cstheme="minorHAnsi"/>
          <w:sz w:val="22"/>
        </w:rPr>
        <w:t>Uredbi komisije EU št. 305/2011, Izvedbeni Uredbi komisije EU št. 1062/2013.</w:t>
      </w:r>
    </w:p>
    <w:p w14:paraId="5F0A7932" w14:textId="77777777" w:rsidR="00886B1F" w:rsidRPr="00A5102D" w:rsidRDefault="00886B1F" w:rsidP="00886B1F">
      <w:pPr>
        <w:pStyle w:val="Odstavekseznama"/>
        <w:autoSpaceDE w:val="0"/>
        <w:autoSpaceDN w:val="0"/>
        <w:adjustRightInd w:val="0"/>
        <w:spacing w:line="240" w:lineRule="auto"/>
        <w:rPr>
          <w:rFonts w:asciiTheme="minorHAnsi" w:hAnsiTheme="minorHAnsi" w:cstheme="minorHAnsi"/>
          <w:sz w:val="22"/>
        </w:rPr>
      </w:pPr>
    </w:p>
    <w:p w14:paraId="2FD86E46" w14:textId="77777777" w:rsidR="00886B1F" w:rsidRPr="00A5102D" w:rsidRDefault="00886B1F" w:rsidP="00886B1F">
      <w:pPr>
        <w:autoSpaceDE w:val="0"/>
        <w:autoSpaceDN w:val="0"/>
        <w:adjustRightInd w:val="0"/>
        <w:rPr>
          <w:rFonts w:asciiTheme="minorHAnsi" w:hAnsiTheme="minorHAnsi" w:cstheme="minorHAnsi"/>
          <w:sz w:val="22"/>
        </w:rPr>
      </w:pPr>
      <w:r w:rsidRPr="00A5102D">
        <w:rPr>
          <w:rFonts w:asciiTheme="minorHAnsi" w:hAnsiTheme="minorHAnsi" w:cstheme="minorHAnsi"/>
          <w:sz w:val="22"/>
        </w:rPr>
        <w:t>Ponujene PE (DWP) cevi morajo ustrezati naslednjim zahtevam:</w:t>
      </w:r>
    </w:p>
    <w:p w14:paraId="1D0B379E" w14:textId="77777777" w:rsidR="00886B1F" w:rsidRPr="00A5102D" w:rsidRDefault="00886B1F" w:rsidP="00886B1F">
      <w:pPr>
        <w:pStyle w:val="Odstavekseznama"/>
        <w:numPr>
          <w:ilvl w:val="0"/>
          <w:numId w:val="34"/>
        </w:numPr>
        <w:autoSpaceDE w:val="0"/>
        <w:autoSpaceDN w:val="0"/>
        <w:adjustRightInd w:val="0"/>
        <w:spacing w:line="240" w:lineRule="auto"/>
        <w:rPr>
          <w:rFonts w:asciiTheme="minorHAnsi" w:hAnsiTheme="minorHAnsi" w:cstheme="minorHAnsi"/>
          <w:sz w:val="22"/>
        </w:rPr>
      </w:pPr>
      <w:r w:rsidRPr="00A5102D">
        <w:rPr>
          <w:rFonts w:asciiTheme="minorHAnsi" w:hAnsiTheme="minorHAnsi" w:cstheme="minorHAnsi"/>
          <w:sz w:val="22"/>
        </w:rPr>
        <w:t>dvoslojna – zunaj rebrasta, znotraj gladka brez valov,</w:t>
      </w:r>
    </w:p>
    <w:p w14:paraId="5261671D" w14:textId="77777777" w:rsidR="00886B1F" w:rsidRPr="00A5102D" w:rsidRDefault="00886B1F" w:rsidP="00886B1F">
      <w:pPr>
        <w:pStyle w:val="Odstavekseznama"/>
        <w:numPr>
          <w:ilvl w:val="0"/>
          <w:numId w:val="34"/>
        </w:numPr>
        <w:spacing w:after="200" w:line="276" w:lineRule="auto"/>
        <w:rPr>
          <w:rFonts w:asciiTheme="minorHAnsi" w:hAnsiTheme="minorHAnsi" w:cstheme="minorHAnsi"/>
          <w:sz w:val="22"/>
        </w:rPr>
      </w:pPr>
      <w:r w:rsidRPr="00A5102D">
        <w:rPr>
          <w:rFonts w:asciiTheme="minorHAnsi" w:hAnsiTheme="minorHAnsi" w:cstheme="minorHAnsi"/>
          <w:sz w:val="22"/>
        </w:rPr>
        <w:t>odpornost proti pritisku oz. temenska togost 450 N/200 mm,</w:t>
      </w:r>
    </w:p>
    <w:p w14:paraId="7DBD9EA5" w14:textId="77777777" w:rsidR="00886B1F" w:rsidRPr="00A5102D" w:rsidRDefault="00886B1F" w:rsidP="00886B1F">
      <w:pPr>
        <w:pStyle w:val="Odstavekseznama"/>
        <w:numPr>
          <w:ilvl w:val="0"/>
          <w:numId w:val="34"/>
        </w:numPr>
        <w:spacing w:after="200" w:line="276" w:lineRule="auto"/>
        <w:rPr>
          <w:rFonts w:asciiTheme="minorHAnsi" w:hAnsiTheme="minorHAnsi" w:cstheme="minorHAnsi"/>
          <w:sz w:val="22"/>
        </w:rPr>
      </w:pPr>
      <w:r w:rsidRPr="00A5102D">
        <w:rPr>
          <w:rFonts w:asciiTheme="minorHAnsi" w:hAnsiTheme="minorHAnsi" w:cstheme="minorHAnsi"/>
          <w:sz w:val="22"/>
        </w:rPr>
        <w:t>odpornost na udarce tip N - normalna,</w:t>
      </w:r>
    </w:p>
    <w:p w14:paraId="6E7C1B59" w14:textId="77777777" w:rsidR="00886B1F" w:rsidRPr="00A5102D" w:rsidRDefault="00886B1F" w:rsidP="00886B1F">
      <w:pPr>
        <w:pStyle w:val="Odstavekseznama"/>
        <w:numPr>
          <w:ilvl w:val="0"/>
          <w:numId w:val="34"/>
        </w:numPr>
        <w:spacing w:after="200" w:line="276" w:lineRule="auto"/>
        <w:rPr>
          <w:rFonts w:asciiTheme="minorHAnsi" w:hAnsiTheme="minorHAnsi" w:cstheme="minorHAnsi"/>
          <w:sz w:val="22"/>
        </w:rPr>
      </w:pPr>
      <w:r w:rsidRPr="00A5102D">
        <w:rPr>
          <w:rFonts w:asciiTheme="minorHAnsi" w:hAnsiTheme="minorHAnsi" w:cstheme="minorHAnsi"/>
          <w:sz w:val="22"/>
        </w:rPr>
        <w:t>dobavljive v palicah, dolžine 6 metrov, in v kolutih,</w:t>
      </w:r>
    </w:p>
    <w:p w14:paraId="2A320577" w14:textId="77777777" w:rsidR="00886B1F" w:rsidRPr="00A5102D" w:rsidRDefault="00886B1F" w:rsidP="00886B1F">
      <w:pPr>
        <w:pStyle w:val="Odstavekseznama"/>
        <w:numPr>
          <w:ilvl w:val="0"/>
          <w:numId w:val="34"/>
        </w:numPr>
        <w:spacing w:after="200" w:line="276" w:lineRule="auto"/>
        <w:rPr>
          <w:rFonts w:asciiTheme="minorHAnsi" w:hAnsiTheme="minorHAnsi" w:cstheme="minorHAnsi"/>
          <w:sz w:val="22"/>
        </w:rPr>
      </w:pPr>
      <w:r w:rsidRPr="00A5102D">
        <w:rPr>
          <w:rFonts w:asciiTheme="minorHAnsi" w:hAnsiTheme="minorHAnsi" w:cstheme="minorHAnsi"/>
          <w:sz w:val="22"/>
        </w:rPr>
        <w:t>zunanji premeri PE (DWP) cevi v milimetrih (mm):</w:t>
      </w:r>
    </w:p>
    <w:p w14:paraId="5C0881DE"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110 – v palicah,</w:t>
      </w:r>
    </w:p>
    <w:p w14:paraId="4D6B011B"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125 – v palicah,</w:t>
      </w:r>
    </w:p>
    <w:p w14:paraId="1D165263"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160 – v palicah,</w:t>
      </w:r>
    </w:p>
    <w:p w14:paraId="7C6350D1"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200 – v palicah,</w:t>
      </w:r>
    </w:p>
    <w:p w14:paraId="09204C41"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110 – v kolutih,</w:t>
      </w:r>
    </w:p>
    <w:p w14:paraId="371A0380" w14:textId="77777777" w:rsidR="00886B1F" w:rsidRPr="00A5102D" w:rsidRDefault="00886B1F" w:rsidP="00886B1F">
      <w:pPr>
        <w:pStyle w:val="Odstavekseznama"/>
        <w:numPr>
          <w:ilvl w:val="1"/>
          <w:numId w:val="34"/>
        </w:numPr>
        <w:spacing w:after="200" w:line="276" w:lineRule="auto"/>
        <w:rPr>
          <w:rFonts w:asciiTheme="minorHAnsi" w:hAnsiTheme="minorHAnsi" w:cstheme="minorHAnsi"/>
          <w:sz w:val="22"/>
        </w:rPr>
      </w:pPr>
      <w:r w:rsidRPr="00A5102D">
        <w:rPr>
          <w:rFonts w:asciiTheme="minorHAnsi" w:hAnsiTheme="minorHAnsi" w:cstheme="minorHAnsi"/>
          <w:sz w:val="22"/>
        </w:rPr>
        <w:t>PE DN 160 – v kolutih.</w:t>
      </w:r>
    </w:p>
    <w:p w14:paraId="7C050D94" w14:textId="77777777" w:rsidR="00886B1F" w:rsidRPr="00A5102D" w:rsidRDefault="00886B1F" w:rsidP="00886B1F">
      <w:pPr>
        <w:pStyle w:val="Odstavekseznama"/>
        <w:numPr>
          <w:ilvl w:val="0"/>
          <w:numId w:val="35"/>
        </w:numPr>
        <w:spacing w:after="200" w:line="276" w:lineRule="auto"/>
        <w:rPr>
          <w:rFonts w:asciiTheme="minorHAnsi" w:hAnsiTheme="minorHAnsi" w:cstheme="minorHAnsi"/>
          <w:sz w:val="22"/>
        </w:rPr>
      </w:pPr>
      <w:r w:rsidRPr="00A5102D">
        <w:rPr>
          <w:rFonts w:asciiTheme="minorHAnsi" w:hAnsiTheme="minorHAnsi" w:cstheme="minorHAnsi"/>
          <w:sz w:val="22"/>
        </w:rPr>
        <w:t>Dobava pribora za premere PE (DWP) cevi iz predhodne alineje:</w:t>
      </w:r>
    </w:p>
    <w:p w14:paraId="68E6DCED" w14:textId="77777777" w:rsidR="00886B1F" w:rsidRPr="00A5102D" w:rsidRDefault="00886B1F" w:rsidP="00886B1F">
      <w:pPr>
        <w:pStyle w:val="Odstavekseznama"/>
        <w:numPr>
          <w:ilvl w:val="1"/>
          <w:numId w:val="35"/>
        </w:numPr>
        <w:spacing w:after="200" w:line="276" w:lineRule="auto"/>
        <w:rPr>
          <w:rFonts w:asciiTheme="minorHAnsi" w:hAnsiTheme="minorHAnsi" w:cstheme="minorHAnsi"/>
          <w:sz w:val="22"/>
        </w:rPr>
      </w:pPr>
      <w:r w:rsidRPr="00A5102D">
        <w:rPr>
          <w:rFonts w:asciiTheme="minorHAnsi" w:hAnsiTheme="minorHAnsi" w:cstheme="minorHAnsi"/>
          <w:sz w:val="22"/>
        </w:rPr>
        <w:t>Distančniki za PE cevi DN xxx/4,</w:t>
      </w:r>
    </w:p>
    <w:p w14:paraId="7BB65B2B" w14:textId="77777777" w:rsidR="00886B1F" w:rsidRPr="00A5102D" w:rsidRDefault="00886B1F" w:rsidP="00886B1F">
      <w:pPr>
        <w:pStyle w:val="Odstavekseznama"/>
        <w:numPr>
          <w:ilvl w:val="1"/>
          <w:numId w:val="35"/>
        </w:numPr>
        <w:spacing w:after="200" w:line="276" w:lineRule="auto"/>
        <w:rPr>
          <w:rFonts w:asciiTheme="minorHAnsi" w:hAnsiTheme="minorHAnsi" w:cstheme="minorHAnsi"/>
          <w:sz w:val="22"/>
        </w:rPr>
      </w:pPr>
      <w:r w:rsidRPr="00A5102D">
        <w:rPr>
          <w:rFonts w:asciiTheme="minorHAnsi" w:hAnsiTheme="minorHAnsi" w:cstheme="minorHAnsi"/>
          <w:sz w:val="22"/>
        </w:rPr>
        <w:t>Spojke za PE cevi DN xxx,</w:t>
      </w:r>
    </w:p>
    <w:p w14:paraId="1DD4701E" w14:textId="77777777" w:rsidR="00886B1F" w:rsidRPr="00A5102D" w:rsidRDefault="00886B1F" w:rsidP="00886B1F">
      <w:pPr>
        <w:pStyle w:val="Odstavekseznama"/>
        <w:numPr>
          <w:ilvl w:val="1"/>
          <w:numId w:val="35"/>
        </w:numPr>
        <w:spacing w:after="200" w:line="276" w:lineRule="auto"/>
        <w:rPr>
          <w:rFonts w:asciiTheme="minorHAnsi" w:hAnsiTheme="minorHAnsi" w:cstheme="minorHAnsi"/>
          <w:sz w:val="22"/>
        </w:rPr>
      </w:pPr>
      <w:r w:rsidRPr="00A5102D">
        <w:rPr>
          <w:rFonts w:asciiTheme="minorHAnsi" w:hAnsiTheme="minorHAnsi" w:cstheme="minorHAnsi"/>
          <w:sz w:val="22"/>
        </w:rPr>
        <w:t>Čepi za PE cevi DN xxx,</w:t>
      </w:r>
    </w:p>
    <w:p w14:paraId="79DDED29" w14:textId="77777777" w:rsidR="00886B1F" w:rsidRPr="00A5102D" w:rsidRDefault="00886B1F" w:rsidP="00886B1F">
      <w:pPr>
        <w:pStyle w:val="Odstavekseznama"/>
        <w:numPr>
          <w:ilvl w:val="1"/>
          <w:numId w:val="35"/>
        </w:numPr>
        <w:spacing w:after="200" w:line="276" w:lineRule="auto"/>
        <w:rPr>
          <w:rFonts w:asciiTheme="minorHAnsi" w:hAnsiTheme="minorHAnsi" w:cstheme="minorHAnsi"/>
          <w:sz w:val="22"/>
        </w:rPr>
      </w:pPr>
      <w:r w:rsidRPr="00A5102D">
        <w:rPr>
          <w:rFonts w:asciiTheme="minorHAnsi" w:hAnsiTheme="minorHAnsi" w:cstheme="minorHAnsi"/>
          <w:sz w:val="22"/>
        </w:rPr>
        <w:t>Gumeno tesnilo DN xxx.</w:t>
      </w:r>
    </w:p>
    <w:p w14:paraId="51E03BEC" w14:textId="77777777" w:rsidR="00886B1F" w:rsidRPr="00E74BEA" w:rsidRDefault="00886B1F" w:rsidP="00886B1F">
      <w:pPr>
        <w:autoSpaceDE w:val="0"/>
        <w:autoSpaceDN w:val="0"/>
        <w:adjustRightInd w:val="0"/>
        <w:rPr>
          <w:rFonts w:asciiTheme="minorHAnsi" w:hAnsiTheme="minorHAnsi" w:cstheme="minorHAnsi"/>
          <w:b/>
          <w:sz w:val="22"/>
        </w:rPr>
      </w:pPr>
      <w:r w:rsidRPr="00E74BEA">
        <w:rPr>
          <w:rFonts w:asciiTheme="minorHAnsi" w:hAnsiTheme="minorHAnsi" w:cstheme="minorHAnsi"/>
          <w:b/>
          <w:sz w:val="22"/>
        </w:rPr>
        <w:t xml:space="preserve">Preglednica </w:t>
      </w:r>
      <w:r>
        <w:rPr>
          <w:rFonts w:asciiTheme="minorHAnsi" w:hAnsiTheme="minorHAnsi" w:cstheme="minorHAnsi"/>
          <w:b/>
          <w:sz w:val="22"/>
        </w:rPr>
        <w:t>1</w:t>
      </w:r>
      <w:r w:rsidRPr="00E74BEA">
        <w:rPr>
          <w:rFonts w:asciiTheme="minorHAnsi" w:hAnsiTheme="minorHAnsi" w:cstheme="minorHAnsi"/>
          <w:b/>
          <w:sz w:val="22"/>
        </w:rPr>
        <w:t>: Cevi za zaščito kablov</w:t>
      </w:r>
    </w:p>
    <w:p w14:paraId="2267BAA8" w14:textId="77777777" w:rsidR="00886B1F" w:rsidRPr="00E74BEA" w:rsidRDefault="00886B1F" w:rsidP="00886B1F">
      <w:pPr>
        <w:autoSpaceDE w:val="0"/>
        <w:autoSpaceDN w:val="0"/>
        <w:adjustRightInd w:val="0"/>
        <w:rPr>
          <w:rFonts w:asciiTheme="minorHAnsi" w:hAnsiTheme="minorHAnsi" w:cstheme="minorHAnsi"/>
          <w:b/>
          <w:sz w:val="22"/>
        </w:rPr>
      </w:pPr>
    </w:p>
    <w:tbl>
      <w:tblPr>
        <w:tblStyle w:val="Tabelamrea"/>
        <w:tblW w:w="5000" w:type="pct"/>
        <w:tblLayout w:type="fixed"/>
        <w:tblLook w:val="04A0" w:firstRow="1" w:lastRow="0" w:firstColumn="1" w:lastColumn="0" w:noHBand="0" w:noVBand="1"/>
      </w:tblPr>
      <w:tblGrid>
        <w:gridCol w:w="988"/>
        <w:gridCol w:w="4818"/>
        <w:gridCol w:w="3254"/>
      </w:tblGrid>
      <w:tr w:rsidR="00886B1F" w:rsidRPr="00E74BEA" w14:paraId="3F39F424" w14:textId="77777777">
        <w:trPr>
          <w:trHeight w:val="292"/>
          <w:tblHeader/>
        </w:trPr>
        <w:tc>
          <w:tcPr>
            <w:tcW w:w="545" w:type="pct"/>
            <w:vAlign w:val="center"/>
          </w:tcPr>
          <w:p w14:paraId="0070846B" w14:textId="77777777" w:rsidR="00886B1F" w:rsidRPr="00FA02BF" w:rsidRDefault="00886B1F">
            <w:pPr>
              <w:rPr>
                <w:rFonts w:asciiTheme="minorHAnsi" w:hAnsiTheme="minorHAnsi" w:cstheme="minorHAnsi"/>
                <w:b/>
                <w:sz w:val="21"/>
              </w:rPr>
            </w:pPr>
          </w:p>
        </w:tc>
        <w:tc>
          <w:tcPr>
            <w:tcW w:w="2659" w:type="pct"/>
            <w:vAlign w:val="center"/>
          </w:tcPr>
          <w:p w14:paraId="7794B7FD" w14:textId="77777777" w:rsidR="00886B1F" w:rsidRPr="00FA02BF" w:rsidRDefault="00886B1F">
            <w:pPr>
              <w:rPr>
                <w:rFonts w:asciiTheme="minorHAnsi" w:hAnsiTheme="minorHAnsi" w:cstheme="minorHAnsi"/>
                <w:b/>
                <w:sz w:val="21"/>
              </w:rPr>
            </w:pPr>
            <w:r w:rsidRPr="00FA02BF">
              <w:rPr>
                <w:rFonts w:asciiTheme="minorHAnsi" w:hAnsiTheme="minorHAnsi" w:cstheme="minorHAnsi"/>
                <w:b/>
                <w:sz w:val="21"/>
              </w:rPr>
              <w:t>Cevi za zaščito kablov</w:t>
            </w:r>
          </w:p>
        </w:tc>
        <w:tc>
          <w:tcPr>
            <w:tcW w:w="1796" w:type="pct"/>
            <w:vAlign w:val="center"/>
          </w:tcPr>
          <w:p w14:paraId="1F634AD1" w14:textId="168FDD1B" w:rsidR="00886B1F" w:rsidRPr="00FA02BF" w:rsidRDefault="00886B1F">
            <w:pPr>
              <w:rPr>
                <w:rFonts w:asciiTheme="minorHAnsi" w:hAnsiTheme="minorHAnsi" w:cstheme="minorHAnsi"/>
                <w:b/>
                <w:sz w:val="21"/>
              </w:rPr>
            </w:pPr>
            <w:r w:rsidRPr="00FA02BF">
              <w:rPr>
                <w:rFonts w:asciiTheme="minorHAnsi" w:hAnsiTheme="minorHAnsi" w:cstheme="minorHAnsi"/>
                <w:b/>
                <w:sz w:val="21"/>
              </w:rPr>
              <w:t xml:space="preserve">Ponujeno (izpolni </w:t>
            </w:r>
            <w:r w:rsidR="006D727C">
              <w:rPr>
                <w:rFonts w:asciiTheme="minorHAnsi" w:hAnsiTheme="minorHAnsi" w:cstheme="minorHAnsi"/>
                <w:b/>
                <w:sz w:val="21"/>
              </w:rPr>
              <w:t>kandidat</w:t>
            </w:r>
            <w:r w:rsidRPr="00FA02BF">
              <w:rPr>
                <w:rFonts w:asciiTheme="minorHAnsi" w:hAnsiTheme="minorHAnsi" w:cstheme="minorHAnsi"/>
                <w:b/>
                <w:sz w:val="21"/>
              </w:rPr>
              <w:t>)</w:t>
            </w:r>
          </w:p>
        </w:tc>
      </w:tr>
      <w:tr w:rsidR="00886B1F" w:rsidRPr="00D37CCD" w14:paraId="39E3AF85" w14:textId="77777777">
        <w:trPr>
          <w:cantSplit/>
          <w:trHeight w:val="417"/>
        </w:trPr>
        <w:tc>
          <w:tcPr>
            <w:tcW w:w="545" w:type="pct"/>
            <w:vAlign w:val="center"/>
          </w:tcPr>
          <w:p w14:paraId="2D57D61B" w14:textId="77777777" w:rsidR="00886B1F" w:rsidRPr="00FA02BF" w:rsidRDefault="00886B1F">
            <w:pPr>
              <w:rPr>
                <w:rFonts w:asciiTheme="minorHAnsi" w:hAnsiTheme="minorHAnsi" w:cstheme="minorHAnsi"/>
                <w:b/>
                <w:sz w:val="21"/>
              </w:rPr>
            </w:pPr>
            <w:r w:rsidRPr="00FA02BF">
              <w:rPr>
                <w:rFonts w:asciiTheme="minorHAnsi" w:hAnsiTheme="minorHAnsi" w:cstheme="minorHAnsi"/>
                <w:b/>
                <w:sz w:val="21"/>
              </w:rPr>
              <w:t>Št.</w:t>
            </w:r>
          </w:p>
        </w:tc>
        <w:tc>
          <w:tcPr>
            <w:tcW w:w="2659" w:type="pct"/>
            <w:vAlign w:val="center"/>
          </w:tcPr>
          <w:p w14:paraId="1DBD9929" w14:textId="77777777" w:rsidR="00886B1F" w:rsidRPr="00FA02BF" w:rsidRDefault="00886B1F">
            <w:pPr>
              <w:rPr>
                <w:rFonts w:asciiTheme="minorHAnsi" w:hAnsiTheme="minorHAnsi" w:cstheme="minorHAnsi"/>
                <w:b/>
                <w:sz w:val="21"/>
              </w:rPr>
            </w:pPr>
            <w:r w:rsidRPr="00FA02BF">
              <w:rPr>
                <w:rFonts w:asciiTheme="minorHAnsi" w:hAnsiTheme="minorHAnsi" w:cstheme="minorHAnsi"/>
                <w:b/>
                <w:sz w:val="21"/>
              </w:rPr>
              <w:t xml:space="preserve">Naziv / dimenzije </w:t>
            </w:r>
          </w:p>
        </w:tc>
        <w:tc>
          <w:tcPr>
            <w:tcW w:w="1796" w:type="pct"/>
            <w:vAlign w:val="center"/>
          </w:tcPr>
          <w:p w14:paraId="0DA97B16" w14:textId="77777777" w:rsidR="00886B1F" w:rsidRPr="00FA02BF" w:rsidRDefault="00886B1F">
            <w:pPr>
              <w:rPr>
                <w:rFonts w:asciiTheme="minorHAnsi" w:hAnsiTheme="minorHAnsi" w:cstheme="minorHAnsi"/>
                <w:b/>
                <w:sz w:val="21"/>
              </w:rPr>
            </w:pPr>
            <w:r w:rsidRPr="00FA02BF">
              <w:rPr>
                <w:rFonts w:asciiTheme="minorHAnsi" w:hAnsiTheme="minorHAnsi" w:cstheme="minorHAnsi"/>
                <w:b/>
                <w:sz w:val="21"/>
              </w:rPr>
              <w:t>Proizvajalec/tip/standard</w:t>
            </w:r>
          </w:p>
        </w:tc>
      </w:tr>
      <w:tr w:rsidR="00886B1F" w:rsidRPr="00E74BEA" w14:paraId="2636ADC8" w14:textId="77777777">
        <w:trPr>
          <w:cantSplit/>
          <w:trHeight w:val="698"/>
        </w:trPr>
        <w:tc>
          <w:tcPr>
            <w:tcW w:w="545" w:type="pct"/>
            <w:vAlign w:val="center"/>
          </w:tcPr>
          <w:p w14:paraId="6ED14174"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1.</w:t>
            </w:r>
          </w:p>
        </w:tc>
        <w:tc>
          <w:tcPr>
            <w:tcW w:w="2659" w:type="pct"/>
            <w:vAlign w:val="center"/>
          </w:tcPr>
          <w:p w14:paraId="6CC8EB8F" w14:textId="77777777" w:rsidR="00886B1F" w:rsidRPr="00FA02BF" w:rsidRDefault="00886B1F">
            <w:pPr>
              <w:autoSpaceDE w:val="0"/>
              <w:autoSpaceDN w:val="0"/>
              <w:adjustRightInd w:val="0"/>
              <w:rPr>
                <w:rFonts w:asciiTheme="minorHAnsi" w:hAnsiTheme="minorHAnsi" w:cstheme="minorHAnsi"/>
                <w:bCs/>
                <w:sz w:val="21"/>
              </w:rPr>
            </w:pPr>
            <w:r w:rsidRPr="00FA02BF">
              <w:rPr>
                <w:rFonts w:asciiTheme="minorHAnsi" w:hAnsiTheme="minorHAnsi" w:cstheme="minorHAnsi"/>
                <w:bCs/>
                <w:sz w:val="21"/>
              </w:rPr>
              <w:t>PE cev, dvoslojna – zunanja stena profilirana (rebrasta) in notranja gladka – (DWP 450 N/200 mm), palica 6 m s spojko</w:t>
            </w:r>
          </w:p>
        </w:tc>
        <w:tc>
          <w:tcPr>
            <w:tcW w:w="1796" w:type="pct"/>
            <w:vMerge w:val="restart"/>
            <w:vAlign w:val="center"/>
          </w:tcPr>
          <w:p w14:paraId="7301C6DB" w14:textId="77777777" w:rsidR="00886B1F" w:rsidRPr="00FA02BF" w:rsidRDefault="00886B1F">
            <w:pPr>
              <w:rPr>
                <w:rFonts w:asciiTheme="minorHAnsi" w:hAnsiTheme="minorHAnsi" w:cstheme="minorHAnsi"/>
                <w:sz w:val="21"/>
              </w:rPr>
            </w:pPr>
          </w:p>
        </w:tc>
      </w:tr>
      <w:tr w:rsidR="00886B1F" w:rsidRPr="00E74BEA" w14:paraId="4890B98A" w14:textId="77777777">
        <w:trPr>
          <w:cantSplit/>
          <w:trHeight w:val="414"/>
        </w:trPr>
        <w:tc>
          <w:tcPr>
            <w:tcW w:w="545" w:type="pct"/>
            <w:vAlign w:val="center"/>
          </w:tcPr>
          <w:p w14:paraId="1AB58CA1"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1.1</w:t>
            </w:r>
          </w:p>
        </w:tc>
        <w:tc>
          <w:tcPr>
            <w:tcW w:w="2659" w:type="pct"/>
            <w:vAlign w:val="center"/>
          </w:tcPr>
          <w:p w14:paraId="41E0AE17"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110 mm</w:t>
            </w:r>
          </w:p>
        </w:tc>
        <w:tc>
          <w:tcPr>
            <w:tcW w:w="1796" w:type="pct"/>
            <w:vMerge/>
            <w:vAlign w:val="center"/>
          </w:tcPr>
          <w:p w14:paraId="63838BA2" w14:textId="77777777" w:rsidR="00886B1F" w:rsidRPr="00FA02BF" w:rsidRDefault="00886B1F">
            <w:pPr>
              <w:rPr>
                <w:rFonts w:asciiTheme="minorHAnsi" w:hAnsiTheme="minorHAnsi" w:cstheme="minorHAnsi"/>
                <w:sz w:val="21"/>
              </w:rPr>
            </w:pPr>
          </w:p>
        </w:tc>
      </w:tr>
      <w:tr w:rsidR="00886B1F" w:rsidRPr="00E74BEA" w14:paraId="640EE33F" w14:textId="77777777">
        <w:trPr>
          <w:cantSplit/>
          <w:trHeight w:val="432"/>
        </w:trPr>
        <w:tc>
          <w:tcPr>
            <w:tcW w:w="545" w:type="pct"/>
            <w:vAlign w:val="center"/>
          </w:tcPr>
          <w:p w14:paraId="732ACE5A"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1.2</w:t>
            </w:r>
          </w:p>
        </w:tc>
        <w:tc>
          <w:tcPr>
            <w:tcW w:w="2659" w:type="pct"/>
            <w:vAlign w:val="center"/>
          </w:tcPr>
          <w:p w14:paraId="4C3B5020"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125 mm</w:t>
            </w:r>
          </w:p>
        </w:tc>
        <w:tc>
          <w:tcPr>
            <w:tcW w:w="1796" w:type="pct"/>
            <w:vMerge/>
            <w:vAlign w:val="center"/>
          </w:tcPr>
          <w:p w14:paraId="1A7DB82A" w14:textId="77777777" w:rsidR="00886B1F" w:rsidRPr="00FA02BF" w:rsidRDefault="00886B1F">
            <w:pPr>
              <w:rPr>
                <w:rFonts w:asciiTheme="minorHAnsi" w:hAnsiTheme="minorHAnsi" w:cstheme="minorHAnsi"/>
                <w:sz w:val="21"/>
              </w:rPr>
            </w:pPr>
          </w:p>
        </w:tc>
      </w:tr>
      <w:tr w:rsidR="00886B1F" w:rsidRPr="00E74BEA" w14:paraId="7143C0CD" w14:textId="77777777">
        <w:trPr>
          <w:cantSplit/>
          <w:trHeight w:val="374"/>
        </w:trPr>
        <w:tc>
          <w:tcPr>
            <w:tcW w:w="545" w:type="pct"/>
            <w:vAlign w:val="center"/>
          </w:tcPr>
          <w:p w14:paraId="2A30C65F"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1.3</w:t>
            </w:r>
          </w:p>
        </w:tc>
        <w:tc>
          <w:tcPr>
            <w:tcW w:w="2659" w:type="pct"/>
            <w:vAlign w:val="center"/>
          </w:tcPr>
          <w:p w14:paraId="2C37063A"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160 mm</w:t>
            </w:r>
          </w:p>
        </w:tc>
        <w:tc>
          <w:tcPr>
            <w:tcW w:w="1796" w:type="pct"/>
            <w:vMerge/>
            <w:vAlign w:val="center"/>
          </w:tcPr>
          <w:p w14:paraId="55F69F22" w14:textId="77777777" w:rsidR="00886B1F" w:rsidRPr="00FA02BF" w:rsidRDefault="00886B1F">
            <w:pPr>
              <w:rPr>
                <w:rFonts w:asciiTheme="minorHAnsi" w:hAnsiTheme="minorHAnsi" w:cstheme="minorHAnsi"/>
                <w:sz w:val="21"/>
              </w:rPr>
            </w:pPr>
          </w:p>
        </w:tc>
      </w:tr>
      <w:tr w:rsidR="00886B1F" w:rsidRPr="00E74BEA" w14:paraId="1ECAC2CA" w14:textId="77777777">
        <w:trPr>
          <w:cantSplit/>
          <w:trHeight w:val="425"/>
        </w:trPr>
        <w:tc>
          <w:tcPr>
            <w:tcW w:w="545" w:type="pct"/>
            <w:vAlign w:val="center"/>
          </w:tcPr>
          <w:p w14:paraId="4F48766D"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1.4</w:t>
            </w:r>
          </w:p>
        </w:tc>
        <w:tc>
          <w:tcPr>
            <w:tcW w:w="2659" w:type="pct"/>
            <w:vAlign w:val="center"/>
          </w:tcPr>
          <w:p w14:paraId="29F41A7A"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200 mm</w:t>
            </w:r>
          </w:p>
        </w:tc>
        <w:tc>
          <w:tcPr>
            <w:tcW w:w="1796" w:type="pct"/>
            <w:vMerge/>
            <w:vAlign w:val="center"/>
          </w:tcPr>
          <w:p w14:paraId="14A87CDC" w14:textId="77777777" w:rsidR="00886B1F" w:rsidRPr="00FA02BF" w:rsidRDefault="00886B1F">
            <w:pPr>
              <w:rPr>
                <w:rFonts w:asciiTheme="minorHAnsi" w:hAnsiTheme="minorHAnsi" w:cstheme="minorHAnsi"/>
                <w:sz w:val="21"/>
              </w:rPr>
            </w:pPr>
          </w:p>
        </w:tc>
      </w:tr>
      <w:tr w:rsidR="00886B1F" w:rsidRPr="00E74BEA" w14:paraId="72DDF30E" w14:textId="77777777">
        <w:trPr>
          <w:cantSplit/>
          <w:trHeight w:val="698"/>
        </w:trPr>
        <w:tc>
          <w:tcPr>
            <w:tcW w:w="545" w:type="pct"/>
            <w:vAlign w:val="center"/>
          </w:tcPr>
          <w:p w14:paraId="639F8211"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lastRenderedPageBreak/>
              <w:t>2.</w:t>
            </w:r>
          </w:p>
        </w:tc>
        <w:tc>
          <w:tcPr>
            <w:tcW w:w="2659" w:type="pct"/>
            <w:vAlign w:val="center"/>
          </w:tcPr>
          <w:p w14:paraId="794DB956"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dvoslojna – zunanja stena profilirana (rebrasta) in notranja gladka – (DWP 450 N/200 mm), v kolutu</w:t>
            </w:r>
            <w:r>
              <w:rPr>
                <w:rFonts w:asciiTheme="minorHAnsi" w:hAnsiTheme="minorHAnsi" w:cstheme="minorHAnsi"/>
                <w:sz w:val="21"/>
              </w:rPr>
              <w:t xml:space="preserve"> s spojko</w:t>
            </w:r>
          </w:p>
        </w:tc>
        <w:tc>
          <w:tcPr>
            <w:tcW w:w="1796" w:type="pct"/>
            <w:vMerge/>
            <w:vAlign w:val="center"/>
          </w:tcPr>
          <w:p w14:paraId="35CC1F6A" w14:textId="77777777" w:rsidR="00886B1F" w:rsidRPr="00FA02BF" w:rsidRDefault="00886B1F">
            <w:pPr>
              <w:rPr>
                <w:rFonts w:asciiTheme="minorHAnsi" w:hAnsiTheme="minorHAnsi" w:cstheme="minorHAnsi"/>
                <w:sz w:val="21"/>
              </w:rPr>
            </w:pPr>
          </w:p>
        </w:tc>
      </w:tr>
      <w:tr w:rsidR="00886B1F" w:rsidRPr="00E74BEA" w14:paraId="467170A0" w14:textId="77777777">
        <w:trPr>
          <w:cantSplit/>
          <w:trHeight w:val="458"/>
        </w:trPr>
        <w:tc>
          <w:tcPr>
            <w:tcW w:w="545" w:type="pct"/>
            <w:vAlign w:val="center"/>
          </w:tcPr>
          <w:p w14:paraId="47C26037"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2.1</w:t>
            </w:r>
          </w:p>
        </w:tc>
        <w:tc>
          <w:tcPr>
            <w:tcW w:w="2659" w:type="pct"/>
            <w:vAlign w:val="center"/>
          </w:tcPr>
          <w:p w14:paraId="06F1E8D6"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110</w:t>
            </w:r>
          </w:p>
        </w:tc>
        <w:tc>
          <w:tcPr>
            <w:tcW w:w="1796" w:type="pct"/>
            <w:vMerge/>
            <w:vAlign w:val="center"/>
          </w:tcPr>
          <w:p w14:paraId="097E1ED4" w14:textId="77777777" w:rsidR="00886B1F" w:rsidRPr="00FA02BF" w:rsidRDefault="00886B1F">
            <w:pPr>
              <w:rPr>
                <w:rFonts w:asciiTheme="minorHAnsi" w:hAnsiTheme="minorHAnsi" w:cstheme="minorHAnsi"/>
                <w:sz w:val="21"/>
              </w:rPr>
            </w:pPr>
          </w:p>
        </w:tc>
      </w:tr>
      <w:tr w:rsidR="00886B1F" w:rsidRPr="00E74BEA" w14:paraId="62B2BCDC" w14:textId="77777777">
        <w:trPr>
          <w:cantSplit/>
          <w:trHeight w:val="421"/>
        </w:trPr>
        <w:tc>
          <w:tcPr>
            <w:tcW w:w="545" w:type="pct"/>
            <w:vAlign w:val="center"/>
          </w:tcPr>
          <w:p w14:paraId="08FA7A27"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2.2</w:t>
            </w:r>
          </w:p>
        </w:tc>
        <w:tc>
          <w:tcPr>
            <w:tcW w:w="2659" w:type="pct"/>
            <w:vAlign w:val="center"/>
          </w:tcPr>
          <w:p w14:paraId="0C2CDD59" w14:textId="77777777" w:rsidR="00886B1F" w:rsidRPr="00FA02BF" w:rsidRDefault="00886B1F">
            <w:pPr>
              <w:rPr>
                <w:rFonts w:asciiTheme="minorHAnsi" w:hAnsiTheme="minorHAnsi" w:cstheme="minorHAnsi"/>
                <w:sz w:val="21"/>
              </w:rPr>
            </w:pPr>
            <w:r w:rsidRPr="00FA02BF">
              <w:rPr>
                <w:rFonts w:asciiTheme="minorHAnsi" w:hAnsiTheme="minorHAnsi" w:cstheme="minorHAnsi"/>
                <w:sz w:val="21"/>
              </w:rPr>
              <w:t>PE cev fi 160</w:t>
            </w:r>
          </w:p>
        </w:tc>
        <w:tc>
          <w:tcPr>
            <w:tcW w:w="1796" w:type="pct"/>
            <w:vMerge/>
            <w:vAlign w:val="center"/>
          </w:tcPr>
          <w:p w14:paraId="30345522" w14:textId="77777777" w:rsidR="00886B1F" w:rsidRPr="00FA02BF" w:rsidRDefault="00886B1F">
            <w:pPr>
              <w:rPr>
                <w:rFonts w:asciiTheme="minorHAnsi" w:hAnsiTheme="minorHAnsi" w:cstheme="minorHAnsi"/>
                <w:sz w:val="21"/>
              </w:rPr>
            </w:pPr>
          </w:p>
        </w:tc>
      </w:tr>
    </w:tbl>
    <w:p w14:paraId="7E043702" w14:textId="77777777" w:rsidR="00886B1F" w:rsidRDefault="00886B1F" w:rsidP="00886B1F">
      <w:pPr>
        <w:autoSpaceDE w:val="0"/>
        <w:autoSpaceDN w:val="0"/>
        <w:adjustRightInd w:val="0"/>
        <w:rPr>
          <w:rFonts w:asciiTheme="minorHAnsi" w:hAnsiTheme="minorHAnsi" w:cstheme="minorHAnsi"/>
          <w:b/>
          <w:sz w:val="22"/>
        </w:rPr>
      </w:pPr>
    </w:p>
    <w:p w14:paraId="02BF47EF" w14:textId="77777777" w:rsidR="00886B1F" w:rsidRPr="00E74BEA" w:rsidRDefault="00886B1F" w:rsidP="00886B1F">
      <w:pPr>
        <w:autoSpaceDE w:val="0"/>
        <w:autoSpaceDN w:val="0"/>
        <w:adjustRightInd w:val="0"/>
        <w:rPr>
          <w:rFonts w:asciiTheme="minorHAnsi" w:hAnsiTheme="minorHAnsi" w:cstheme="minorHAnsi"/>
          <w:b/>
          <w:sz w:val="22"/>
        </w:rPr>
      </w:pPr>
      <w:r w:rsidRPr="00E74BEA">
        <w:rPr>
          <w:rFonts w:asciiTheme="minorHAnsi" w:hAnsiTheme="minorHAnsi" w:cstheme="minorHAnsi"/>
          <w:b/>
          <w:sz w:val="22"/>
        </w:rPr>
        <w:t>Obvezne priloge k ponudbi</w:t>
      </w:r>
      <w:r>
        <w:rPr>
          <w:rFonts w:asciiTheme="minorHAnsi" w:hAnsiTheme="minorHAnsi" w:cstheme="minorHAnsi"/>
          <w:b/>
          <w:sz w:val="22"/>
        </w:rPr>
        <w:t>:</w:t>
      </w:r>
    </w:p>
    <w:p w14:paraId="7F374734" w14:textId="77777777" w:rsidR="00886B1F" w:rsidRPr="00C26BAD" w:rsidRDefault="00886B1F" w:rsidP="00886B1F">
      <w:pPr>
        <w:autoSpaceDE w:val="0"/>
        <w:autoSpaceDN w:val="0"/>
        <w:adjustRightInd w:val="0"/>
        <w:rPr>
          <w:rFonts w:asciiTheme="minorHAnsi" w:eastAsia="CIDFont+F1" w:hAnsiTheme="minorHAnsi" w:cstheme="minorHAnsi"/>
        </w:rPr>
      </w:pPr>
    </w:p>
    <w:p w14:paraId="06B39C9E" w14:textId="77777777" w:rsidR="00886B1F" w:rsidRPr="00A5102D" w:rsidRDefault="00886B1F" w:rsidP="00886B1F">
      <w:pPr>
        <w:pStyle w:val="Brezrazmikov"/>
        <w:numPr>
          <w:ilvl w:val="0"/>
          <w:numId w:val="36"/>
        </w:numPr>
        <w:rPr>
          <w:rFonts w:asciiTheme="minorHAnsi" w:eastAsia="CIDFont+F1" w:hAnsiTheme="minorHAnsi" w:cstheme="minorHAnsi"/>
          <w:sz w:val="22"/>
        </w:rPr>
      </w:pPr>
      <w:r w:rsidRPr="00A5102D">
        <w:rPr>
          <w:rFonts w:asciiTheme="minorHAnsi" w:eastAsia="CIDFont+F1" w:hAnsiTheme="minorHAnsi" w:cstheme="minorHAnsi"/>
          <w:sz w:val="22"/>
        </w:rPr>
        <w:t>Risbe z opisi in karakteristikami za cevi, ki so predmet ponudbe, v slovenskem ali angleškem jeziku, podpisane in žigosane s strani ponudnika.</w:t>
      </w:r>
    </w:p>
    <w:p w14:paraId="338C1438" w14:textId="77777777" w:rsidR="00886B1F" w:rsidRPr="00A5102D" w:rsidRDefault="00886B1F" w:rsidP="00886B1F">
      <w:pPr>
        <w:pStyle w:val="Brezrazmikov"/>
        <w:ind w:left="720"/>
        <w:rPr>
          <w:rFonts w:asciiTheme="minorHAnsi" w:eastAsia="CIDFont+F1" w:hAnsiTheme="minorHAnsi" w:cstheme="minorHAnsi"/>
          <w:sz w:val="22"/>
        </w:rPr>
      </w:pPr>
    </w:p>
    <w:p w14:paraId="1FF07260" w14:textId="77777777" w:rsidR="00886B1F" w:rsidRPr="00A5102D" w:rsidRDefault="00886B1F" w:rsidP="00886B1F">
      <w:pPr>
        <w:pStyle w:val="Brezrazmikov"/>
        <w:numPr>
          <w:ilvl w:val="0"/>
          <w:numId w:val="36"/>
        </w:numPr>
        <w:jc w:val="left"/>
        <w:rPr>
          <w:rFonts w:asciiTheme="minorHAnsi" w:eastAsia="CIDFont+F1" w:hAnsiTheme="minorHAnsi" w:cstheme="minorHAnsi"/>
          <w:sz w:val="22"/>
        </w:rPr>
      </w:pPr>
      <w:r w:rsidRPr="00A5102D">
        <w:rPr>
          <w:rFonts w:asciiTheme="minorHAnsi" w:eastAsia="CIDFont+F1" w:hAnsiTheme="minorHAnsi" w:cstheme="minorHAnsi"/>
          <w:sz w:val="22"/>
        </w:rPr>
        <w:t>Izjava o skladnosti (velja za PE (DWP) cevi) v skladu z/s:</w:t>
      </w:r>
    </w:p>
    <w:p w14:paraId="66609208" w14:textId="77777777" w:rsidR="00886B1F" w:rsidRPr="00A5102D" w:rsidRDefault="00886B1F" w:rsidP="00886B1F">
      <w:pPr>
        <w:pStyle w:val="Brezrazmikov"/>
        <w:numPr>
          <w:ilvl w:val="2"/>
          <w:numId w:val="36"/>
        </w:numPr>
        <w:rPr>
          <w:rFonts w:asciiTheme="minorHAnsi" w:eastAsia="CIDFont+F1" w:hAnsiTheme="minorHAnsi" w:cstheme="minorHAnsi"/>
          <w:sz w:val="22"/>
        </w:rPr>
      </w:pPr>
      <w:r w:rsidRPr="00A5102D">
        <w:rPr>
          <w:rFonts w:asciiTheme="minorHAnsi" w:eastAsia="CIDFont+F1" w:hAnsiTheme="minorHAnsi" w:cstheme="minorHAnsi"/>
          <w:sz w:val="22"/>
        </w:rPr>
        <w:t xml:space="preserve">Zakonom o tehničnih zahtevah za proizvode in o ugotavljanju skladnosti (Uradni list RS, št. 17/201,1 čl. 3 in 7), </w:t>
      </w:r>
    </w:p>
    <w:p w14:paraId="21CF2FD9" w14:textId="77777777" w:rsidR="00886B1F" w:rsidRPr="00A5102D" w:rsidRDefault="00886B1F" w:rsidP="00886B1F">
      <w:pPr>
        <w:pStyle w:val="Brezrazmikov"/>
        <w:numPr>
          <w:ilvl w:val="2"/>
          <w:numId w:val="36"/>
        </w:numPr>
        <w:rPr>
          <w:rFonts w:asciiTheme="minorHAnsi" w:eastAsia="CIDFont+F1" w:hAnsiTheme="minorHAnsi" w:cstheme="minorHAnsi"/>
          <w:sz w:val="22"/>
        </w:rPr>
      </w:pPr>
      <w:r w:rsidRPr="00A5102D">
        <w:rPr>
          <w:rFonts w:asciiTheme="minorHAnsi" w:eastAsia="CIDFont+F1" w:hAnsiTheme="minorHAnsi" w:cstheme="minorHAnsi"/>
          <w:sz w:val="22"/>
        </w:rPr>
        <w:t>standardom SIST EN ISO/IEC 17050-1; -2 (Ugotavljanje skladnosti – Dobaviteljeva izjava o skladnosti).</w:t>
      </w:r>
    </w:p>
    <w:p w14:paraId="246B63BD" w14:textId="77777777" w:rsidR="00886B1F" w:rsidRPr="00793968" w:rsidRDefault="00886B1F" w:rsidP="00886B1F">
      <w:pPr>
        <w:pStyle w:val="Brezrazmikov"/>
      </w:pPr>
    </w:p>
    <w:p w14:paraId="635BDD8E" w14:textId="71212F17" w:rsidR="00A5102D" w:rsidRPr="00A5102D" w:rsidRDefault="00A5102D" w:rsidP="00A5102D">
      <w:pPr>
        <w:autoSpaceDE w:val="0"/>
        <w:autoSpaceDN w:val="0"/>
        <w:adjustRightInd w:val="0"/>
        <w:spacing w:line="240" w:lineRule="auto"/>
        <w:rPr>
          <w:rFonts w:asciiTheme="minorHAnsi" w:eastAsia="CIDFont+F1" w:hAnsiTheme="minorHAnsi" w:cstheme="minorHAnsi"/>
          <w:sz w:val="22"/>
        </w:rPr>
      </w:pPr>
      <w:r>
        <w:rPr>
          <w:rFonts w:asciiTheme="minorHAnsi" w:eastAsia="CIDFont+F1" w:hAnsiTheme="minorHAnsi" w:cstheme="minorHAnsi"/>
          <w:sz w:val="22"/>
        </w:rPr>
        <w:t>K</w:t>
      </w:r>
      <w:r w:rsidRPr="00A5102D">
        <w:rPr>
          <w:rFonts w:asciiTheme="minorHAnsi" w:eastAsia="CIDFont+F1" w:hAnsiTheme="minorHAnsi" w:cstheme="minorHAnsi"/>
          <w:sz w:val="22"/>
        </w:rPr>
        <w:t>andidat lahko ponudi PE cevi največ od dveh proizvajalcev,</w:t>
      </w:r>
    </w:p>
    <w:p w14:paraId="19FB93A5" w14:textId="77777777" w:rsidR="00A5102D" w:rsidRPr="00E74BEA" w:rsidRDefault="00A5102D" w:rsidP="00886B1F">
      <w:pPr>
        <w:rPr>
          <w:rFonts w:asciiTheme="minorHAnsi" w:hAnsiTheme="minorHAnsi" w:cstheme="minorHAnsi"/>
          <w:sz w:val="22"/>
        </w:rPr>
      </w:pPr>
    </w:p>
    <w:p w14:paraId="4D47D942" w14:textId="317E7EDC" w:rsidR="00886B1F" w:rsidRDefault="00A5102D" w:rsidP="00886B1F">
      <w:pPr>
        <w:rPr>
          <w:rFonts w:asciiTheme="minorHAnsi" w:hAnsiTheme="minorHAnsi" w:cstheme="minorHAnsi"/>
          <w:b/>
          <w:sz w:val="22"/>
        </w:rPr>
      </w:pPr>
      <w:r>
        <w:rPr>
          <w:rFonts w:asciiTheme="minorHAnsi" w:hAnsiTheme="minorHAnsi" w:cstheme="minorHAnsi"/>
          <w:b/>
          <w:sz w:val="22"/>
        </w:rPr>
        <w:t>Kandidat</w:t>
      </w:r>
      <w:r w:rsidR="00886B1F">
        <w:rPr>
          <w:rFonts w:asciiTheme="minorHAnsi" w:hAnsiTheme="minorHAnsi" w:cstheme="minorHAnsi"/>
          <w:b/>
          <w:sz w:val="22"/>
        </w:rPr>
        <w:t xml:space="preserve"> </w:t>
      </w:r>
      <w:r w:rsidR="00886B1F" w:rsidRPr="00F411B4">
        <w:rPr>
          <w:rFonts w:asciiTheme="minorHAnsi" w:hAnsiTheme="minorHAnsi" w:cstheme="minorHAnsi"/>
          <w:b/>
          <w:sz w:val="22"/>
        </w:rPr>
        <w:t>izjavl</w:t>
      </w:r>
      <w:r w:rsidR="00886B1F">
        <w:rPr>
          <w:rFonts w:asciiTheme="minorHAnsi" w:hAnsiTheme="minorHAnsi" w:cstheme="minorHAnsi"/>
          <w:b/>
          <w:sz w:val="22"/>
        </w:rPr>
        <w:t>jam, da bom na zahtevo naročnika predložil:</w:t>
      </w:r>
    </w:p>
    <w:p w14:paraId="58668E3E" w14:textId="77777777" w:rsidR="00886B1F" w:rsidRPr="00F411B4" w:rsidRDefault="00886B1F" w:rsidP="00886B1F">
      <w:pPr>
        <w:rPr>
          <w:rFonts w:asciiTheme="minorHAnsi" w:hAnsiTheme="minorHAnsi" w:cstheme="minorHAnsi"/>
          <w:b/>
          <w:sz w:val="22"/>
        </w:rPr>
      </w:pPr>
    </w:p>
    <w:p w14:paraId="50E9E4A4" w14:textId="77777777" w:rsidR="00886B1F" w:rsidRPr="00A5102D" w:rsidRDefault="00886B1F" w:rsidP="00886B1F">
      <w:pPr>
        <w:pStyle w:val="Odstavekseznama"/>
        <w:numPr>
          <w:ilvl w:val="0"/>
          <w:numId w:val="35"/>
        </w:numPr>
        <w:autoSpaceDE w:val="0"/>
        <w:autoSpaceDN w:val="0"/>
        <w:adjustRightInd w:val="0"/>
        <w:spacing w:line="240" w:lineRule="auto"/>
        <w:rPr>
          <w:rFonts w:asciiTheme="minorHAnsi" w:eastAsia="CIDFont+F1" w:hAnsiTheme="minorHAnsi" w:cstheme="minorHAnsi"/>
          <w:sz w:val="22"/>
        </w:rPr>
      </w:pPr>
      <w:r w:rsidRPr="00A5102D">
        <w:rPr>
          <w:rFonts w:asciiTheme="minorHAnsi" w:eastAsia="CIDFont+F1" w:hAnsiTheme="minorHAnsi" w:cstheme="minorHAnsi"/>
          <w:sz w:val="22"/>
        </w:rPr>
        <w:t>vso tehnično dokumentacijo, iz katere so razvidne vse tehnične karakteristike blaga (PE cevi), z risbami in merami ter vsi podatki o proizvajalcu, tipu ter nazivnih veličinah in zmogljivostih.</w:t>
      </w:r>
    </w:p>
    <w:p w14:paraId="37F54550" w14:textId="77777777" w:rsidR="00886B1F" w:rsidRPr="00A5102D" w:rsidRDefault="00886B1F" w:rsidP="00886B1F">
      <w:pPr>
        <w:pStyle w:val="Odstavekseznama"/>
        <w:numPr>
          <w:ilvl w:val="0"/>
          <w:numId w:val="35"/>
        </w:numPr>
        <w:autoSpaceDE w:val="0"/>
        <w:autoSpaceDN w:val="0"/>
        <w:adjustRightInd w:val="0"/>
        <w:spacing w:line="240" w:lineRule="auto"/>
        <w:rPr>
          <w:rFonts w:asciiTheme="minorHAnsi" w:eastAsia="CIDFont+F1" w:hAnsiTheme="minorHAnsi" w:cstheme="minorHAnsi"/>
          <w:sz w:val="22"/>
        </w:rPr>
      </w:pPr>
      <w:r w:rsidRPr="00A5102D">
        <w:rPr>
          <w:rFonts w:asciiTheme="minorHAnsi" w:eastAsia="CIDFont+F1" w:hAnsiTheme="minorHAnsi" w:cstheme="minorHAnsi"/>
          <w:sz w:val="22"/>
        </w:rPr>
        <w:t>vsa dokazila o opravljenih preizkusih (</w:t>
      </w:r>
      <w:proofErr w:type="spellStart"/>
      <w:r w:rsidRPr="00A5102D">
        <w:rPr>
          <w:rFonts w:asciiTheme="minorHAnsi" w:eastAsia="CIDFont+F1" w:hAnsiTheme="minorHAnsi" w:cstheme="minorHAnsi"/>
          <w:sz w:val="22"/>
        </w:rPr>
        <w:t>Type</w:t>
      </w:r>
      <w:proofErr w:type="spellEnd"/>
      <w:r w:rsidRPr="00A5102D">
        <w:rPr>
          <w:rFonts w:asciiTheme="minorHAnsi" w:eastAsia="CIDFont+F1" w:hAnsiTheme="minorHAnsi" w:cstheme="minorHAnsi"/>
          <w:sz w:val="22"/>
        </w:rPr>
        <w:t xml:space="preserve"> Test, </w:t>
      </w:r>
      <w:proofErr w:type="spellStart"/>
      <w:r w:rsidRPr="00A5102D">
        <w:rPr>
          <w:rFonts w:asciiTheme="minorHAnsi" w:eastAsia="CIDFont+F1" w:hAnsiTheme="minorHAnsi" w:cstheme="minorHAnsi"/>
          <w:sz w:val="22"/>
        </w:rPr>
        <w:t>Type</w:t>
      </w:r>
      <w:proofErr w:type="spellEnd"/>
      <w:r w:rsidRPr="00A5102D">
        <w:rPr>
          <w:rFonts w:asciiTheme="minorHAnsi" w:eastAsia="CIDFont+F1" w:hAnsiTheme="minorHAnsi" w:cstheme="minorHAnsi"/>
          <w:sz w:val="22"/>
        </w:rPr>
        <w:t xml:space="preserve"> </w:t>
      </w:r>
      <w:proofErr w:type="spellStart"/>
      <w:r w:rsidRPr="00A5102D">
        <w:rPr>
          <w:rFonts w:asciiTheme="minorHAnsi" w:eastAsia="CIDFont+F1" w:hAnsiTheme="minorHAnsi" w:cstheme="minorHAnsi"/>
          <w:sz w:val="22"/>
        </w:rPr>
        <w:t>Report</w:t>
      </w:r>
      <w:proofErr w:type="spellEnd"/>
      <w:r w:rsidRPr="00A5102D">
        <w:rPr>
          <w:rFonts w:asciiTheme="minorHAnsi" w:eastAsia="CIDFont+F1" w:hAnsiTheme="minorHAnsi" w:cstheme="minorHAnsi"/>
          <w:sz w:val="22"/>
        </w:rPr>
        <w:t>) za vse tipe ponujenega materiala, izvedenih v skladu z zahtevanimi standardi (poročila na elektronskem mediju v slovenskem ali angleškem jeziku) in dokazila oz. certifikate o kontroli proizvodnje.</w:t>
      </w:r>
    </w:p>
    <w:p w14:paraId="5770F0D1" w14:textId="77777777" w:rsidR="00886B1F" w:rsidRPr="00A5102D" w:rsidRDefault="00886B1F" w:rsidP="00886B1F">
      <w:pPr>
        <w:pStyle w:val="Odstavekseznama"/>
        <w:numPr>
          <w:ilvl w:val="0"/>
          <w:numId w:val="35"/>
        </w:numPr>
        <w:autoSpaceDE w:val="0"/>
        <w:autoSpaceDN w:val="0"/>
        <w:adjustRightInd w:val="0"/>
        <w:spacing w:after="200" w:line="276" w:lineRule="auto"/>
        <w:rPr>
          <w:rFonts w:asciiTheme="minorHAnsi" w:eastAsia="CIDFont+F1" w:hAnsiTheme="minorHAnsi" w:cstheme="minorHAnsi"/>
          <w:sz w:val="22"/>
        </w:rPr>
      </w:pPr>
      <w:r w:rsidRPr="00A5102D">
        <w:rPr>
          <w:rFonts w:asciiTheme="minorHAnsi" w:eastAsia="CIDFont+F1" w:hAnsiTheme="minorHAnsi" w:cstheme="minorHAnsi"/>
          <w:sz w:val="22"/>
        </w:rPr>
        <w:t>vsa dokazila, ki so navedena v ponudbi predloženi izjavi o skladnosti ali izjavi o lastnostih za ponujeno blago.</w:t>
      </w:r>
    </w:p>
    <w:p w14:paraId="22D36B34" w14:textId="77777777" w:rsidR="00886B1F" w:rsidRPr="00A5102D" w:rsidRDefault="00886B1F" w:rsidP="00886B1F">
      <w:pPr>
        <w:pStyle w:val="Odstavekseznama"/>
        <w:numPr>
          <w:ilvl w:val="0"/>
          <w:numId w:val="35"/>
        </w:numPr>
        <w:autoSpaceDE w:val="0"/>
        <w:autoSpaceDN w:val="0"/>
        <w:adjustRightInd w:val="0"/>
        <w:spacing w:line="240" w:lineRule="auto"/>
        <w:rPr>
          <w:rFonts w:asciiTheme="minorHAnsi" w:eastAsia="CIDFont+F1" w:hAnsiTheme="minorHAnsi" w:cstheme="minorHAnsi"/>
          <w:sz w:val="22"/>
        </w:rPr>
      </w:pPr>
      <w:r w:rsidRPr="00A5102D">
        <w:rPr>
          <w:rFonts w:asciiTheme="minorHAnsi" w:eastAsia="CIDFont+F1" w:hAnsiTheme="minorHAnsi" w:cstheme="minorHAnsi"/>
          <w:sz w:val="22"/>
        </w:rPr>
        <w:t>vsa navodila za montažo, uporabo in vzdrževanje v slovenskem jeziku za ponujeno blago.</w:t>
      </w:r>
    </w:p>
    <w:p w14:paraId="23C4653C" w14:textId="77777777" w:rsidR="00886B1F" w:rsidRPr="00A5102D" w:rsidRDefault="00886B1F" w:rsidP="00886B1F">
      <w:pPr>
        <w:pStyle w:val="Odstavekseznama"/>
        <w:numPr>
          <w:ilvl w:val="0"/>
          <w:numId w:val="35"/>
        </w:numPr>
        <w:autoSpaceDE w:val="0"/>
        <w:autoSpaceDN w:val="0"/>
        <w:adjustRightInd w:val="0"/>
        <w:spacing w:line="240" w:lineRule="auto"/>
        <w:rPr>
          <w:rFonts w:asciiTheme="minorHAnsi" w:hAnsiTheme="minorHAnsi" w:cstheme="minorHAnsi"/>
          <w:sz w:val="22"/>
        </w:rPr>
      </w:pPr>
      <w:r w:rsidRPr="00A5102D">
        <w:rPr>
          <w:rFonts w:asciiTheme="minorHAnsi" w:eastAsia="CIDFont+F1" w:hAnsiTheme="minorHAnsi" w:cstheme="minorHAnsi"/>
          <w:sz w:val="22"/>
        </w:rPr>
        <w:t xml:space="preserve">brezplačne vzorce vsega ponujenega blaga (PE cevi v dolžini najmanj 0,5 m), ki morajo biti ob dostavi označeni z nazivom ponudnika in pozicije iz preglednice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406C833E" w14:textId="77777777" w:rsidR="00886B1F" w:rsidRDefault="00886B1F" w:rsidP="00886B1F">
      <w:pPr>
        <w:autoSpaceDE w:val="0"/>
        <w:autoSpaceDN w:val="0"/>
        <w:adjustRightInd w:val="0"/>
        <w:rPr>
          <w:rFonts w:asciiTheme="minorHAnsi" w:hAnsiTheme="minorHAnsi" w:cstheme="minorHAnsi"/>
        </w:rPr>
      </w:pPr>
    </w:p>
    <w:p w14:paraId="1DF3B033" w14:textId="77777777" w:rsidR="00886B1F" w:rsidRPr="00DD776E" w:rsidRDefault="00886B1F" w:rsidP="00886B1F">
      <w:pPr>
        <w:autoSpaceDE w:val="0"/>
        <w:autoSpaceDN w:val="0"/>
        <w:adjustRightInd w:val="0"/>
        <w:rPr>
          <w:rFonts w:asciiTheme="minorHAnsi" w:hAnsiTheme="minorHAnsi" w:cstheme="minorHAnsi"/>
        </w:rPr>
      </w:pPr>
    </w:p>
    <w:p w14:paraId="28BB63BA" w14:textId="77777777" w:rsidR="00886B1F" w:rsidRDefault="00886B1F" w:rsidP="00886B1F">
      <w:pPr>
        <w:rPr>
          <w:rFonts w:asciiTheme="minorHAnsi" w:hAnsiTheme="minorHAnsi" w:cstheme="minorHAnsi"/>
          <w:sz w:val="22"/>
        </w:rPr>
      </w:pPr>
    </w:p>
    <w:tbl>
      <w:tblPr>
        <w:tblW w:w="0" w:type="auto"/>
        <w:tblInd w:w="108" w:type="dxa"/>
        <w:tblLayout w:type="fixed"/>
        <w:tblLook w:val="0000" w:firstRow="0" w:lastRow="0" w:firstColumn="0" w:lastColumn="0" w:noHBand="0" w:noVBand="0"/>
      </w:tblPr>
      <w:tblGrid>
        <w:gridCol w:w="4361"/>
        <w:gridCol w:w="4361"/>
      </w:tblGrid>
      <w:tr w:rsidR="00886B1F" w:rsidRPr="002308DA" w14:paraId="6849C50A" w14:textId="77777777">
        <w:trPr>
          <w:cantSplit/>
        </w:trPr>
        <w:tc>
          <w:tcPr>
            <w:tcW w:w="4361" w:type="dxa"/>
          </w:tcPr>
          <w:p w14:paraId="37EDB02F" w14:textId="77777777" w:rsidR="00886B1F" w:rsidRPr="002308DA" w:rsidRDefault="00886B1F">
            <w:pPr>
              <w:rPr>
                <w:rFonts w:asciiTheme="minorHAnsi" w:hAnsiTheme="minorHAnsi" w:cs="Arial"/>
                <w:bCs/>
                <w:sz w:val="21"/>
              </w:rPr>
            </w:pPr>
            <w:r w:rsidRPr="002308DA">
              <w:rPr>
                <w:rFonts w:asciiTheme="minorHAnsi" w:hAnsiTheme="minorHAnsi" w:cs="Arial"/>
                <w:bCs/>
                <w:sz w:val="21"/>
              </w:rPr>
              <w:t>Kraj in datum:</w:t>
            </w:r>
          </w:p>
        </w:tc>
        <w:tc>
          <w:tcPr>
            <w:tcW w:w="4361" w:type="dxa"/>
          </w:tcPr>
          <w:p w14:paraId="348CDE35" w14:textId="7FD4F6ED" w:rsidR="00886B1F" w:rsidRPr="002308DA" w:rsidRDefault="00A5102D">
            <w:pPr>
              <w:rPr>
                <w:rFonts w:asciiTheme="minorHAnsi" w:hAnsiTheme="minorHAnsi" w:cs="Arial"/>
                <w:bCs/>
                <w:sz w:val="21"/>
              </w:rPr>
            </w:pPr>
            <w:r>
              <w:rPr>
                <w:rFonts w:asciiTheme="minorHAnsi" w:hAnsiTheme="minorHAnsi" w:cs="Arial"/>
                <w:bCs/>
                <w:sz w:val="21"/>
              </w:rPr>
              <w:t>Kandidat</w:t>
            </w:r>
            <w:r w:rsidR="00886B1F" w:rsidRPr="002308DA">
              <w:rPr>
                <w:rFonts w:asciiTheme="minorHAnsi" w:hAnsiTheme="minorHAnsi" w:cs="Arial"/>
                <w:bCs/>
                <w:sz w:val="21"/>
              </w:rPr>
              <w:t>:</w:t>
            </w:r>
          </w:p>
          <w:p w14:paraId="1B3556A5" w14:textId="77777777" w:rsidR="00886B1F" w:rsidRPr="002308DA" w:rsidRDefault="00886B1F">
            <w:pPr>
              <w:rPr>
                <w:rFonts w:asciiTheme="minorHAnsi" w:hAnsiTheme="minorHAnsi" w:cs="Arial"/>
                <w:bCs/>
                <w:sz w:val="21"/>
              </w:rPr>
            </w:pPr>
          </w:p>
        </w:tc>
      </w:tr>
      <w:tr w:rsidR="00886B1F" w:rsidRPr="002308DA" w14:paraId="22AD521D" w14:textId="77777777">
        <w:trPr>
          <w:cantSplit/>
        </w:trPr>
        <w:tc>
          <w:tcPr>
            <w:tcW w:w="4361" w:type="dxa"/>
          </w:tcPr>
          <w:p w14:paraId="71190D50" w14:textId="77777777" w:rsidR="00886B1F" w:rsidRPr="002308DA" w:rsidRDefault="00886B1F">
            <w:pPr>
              <w:rPr>
                <w:rFonts w:asciiTheme="minorHAnsi" w:hAnsiTheme="minorHAnsi" w:cs="Arial"/>
                <w:bCs/>
                <w:sz w:val="21"/>
              </w:rPr>
            </w:pPr>
          </w:p>
        </w:tc>
        <w:tc>
          <w:tcPr>
            <w:tcW w:w="4361" w:type="dxa"/>
          </w:tcPr>
          <w:p w14:paraId="6920997D" w14:textId="77777777" w:rsidR="00886B1F" w:rsidRPr="002308DA" w:rsidRDefault="00886B1F">
            <w:pPr>
              <w:rPr>
                <w:rFonts w:asciiTheme="minorHAnsi" w:hAnsiTheme="minorHAnsi" w:cs="Arial"/>
                <w:bCs/>
                <w:sz w:val="21"/>
              </w:rPr>
            </w:pPr>
            <w:r>
              <w:rPr>
                <w:rFonts w:asciiTheme="minorHAnsi" w:hAnsiTheme="minorHAnsi" w:cs="Arial"/>
                <w:bCs/>
                <w:sz w:val="21"/>
              </w:rPr>
              <w:t>P</w:t>
            </w:r>
            <w:r w:rsidRPr="002308DA">
              <w:rPr>
                <w:rFonts w:asciiTheme="minorHAnsi" w:hAnsiTheme="minorHAnsi" w:cs="Arial"/>
                <w:bCs/>
                <w:sz w:val="21"/>
              </w:rPr>
              <w:t>odpis:</w:t>
            </w:r>
          </w:p>
        </w:tc>
      </w:tr>
    </w:tbl>
    <w:p w14:paraId="6E33E61E" w14:textId="77777777" w:rsidR="00886B1F" w:rsidRDefault="00886B1F" w:rsidP="00886B1F">
      <w:pPr>
        <w:rPr>
          <w:rFonts w:cs="Arial"/>
          <w:b/>
          <w:bCs/>
        </w:rPr>
      </w:pPr>
    </w:p>
    <w:p w14:paraId="581006F5" w14:textId="77777777" w:rsidR="00886B1F" w:rsidRDefault="00886B1F" w:rsidP="00886B1F">
      <w:pPr>
        <w:rPr>
          <w:rFonts w:ascii="Segoe UI" w:hAnsi="Segoe UI" w:cs="Segoe UI"/>
          <w:sz w:val="22"/>
          <w:lang w:eastAsia="sl-SI"/>
        </w:rPr>
      </w:pPr>
    </w:p>
    <w:p w14:paraId="79E7BACB" w14:textId="77777777" w:rsidR="00886B1F" w:rsidRDefault="00886B1F" w:rsidP="00886B1F">
      <w:pPr>
        <w:rPr>
          <w:rFonts w:ascii="Segoe UI" w:hAnsi="Segoe UI" w:cs="Segoe UI"/>
          <w:sz w:val="22"/>
          <w:lang w:eastAsia="sl-SI"/>
        </w:rPr>
      </w:pPr>
    </w:p>
    <w:p w14:paraId="1D31A8D5" w14:textId="77777777" w:rsidR="00886B1F" w:rsidRDefault="00886B1F" w:rsidP="0032410C">
      <w:pPr>
        <w:autoSpaceDE w:val="0"/>
        <w:autoSpaceDN w:val="0"/>
        <w:adjustRightInd w:val="0"/>
        <w:spacing w:line="240" w:lineRule="auto"/>
        <w:jc w:val="left"/>
        <w:rPr>
          <w:rFonts w:asciiTheme="minorHAnsi" w:hAnsiTheme="minorHAnsi" w:cstheme="minorHAnsi"/>
          <w:color w:val="000000"/>
          <w:sz w:val="22"/>
          <w:lang w:eastAsia="sl-SI"/>
        </w:rPr>
      </w:pPr>
    </w:p>
    <w:p w14:paraId="594A834E" w14:textId="77777777" w:rsidR="0032410C" w:rsidRDefault="0032410C" w:rsidP="0032410C">
      <w:pPr>
        <w:autoSpaceDE w:val="0"/>
        <w:autoSpaceDN w:val="0"/>
        <w:adjustRightInd w:val="0"/>
        <w:spacing w:line="240" w:lineRule="auto"/>
        <w:jc w:val="left"/>
        <w:rPr>
          <w:rFonts w:asciiTheme="minorHAnsi" w:hAnsiTheme="minorHAnsi" w:cstheme="minorHAnsi"/>
          <w:color w:val="000000"/>
          <w:sz w:val="22"/>
          <w:lang w:eastAsia="sl-SI"/>
        </w:rPr>
      </w:pPr>
    </w:p>
    <w:p w14:paraId="1FC71D7A" w14:textId="77777777" w:rsidR="000631C2" w:rsidRDefault="000631C2" w:rsidP="0032410C">
      <w:pPr>
        <w:autoSpaceDE w:val="0"/>
        <w:autoSpaceDN w:val="0"/>
        <w:adjustRightInd w:val="0"/>
        <w:spacing w:line="240" w:lineRule="auto"/>
        <w:jc w:val="left"/>
        <w:rPr>
          <w:rFonts w:asciiTheme="minorHAnsi" w:hAnsiTheme="minorHAnsi" w:cstheme="minorHAnsi"/>
          <w:color w:val="000000"/>
          <w:sz w:val="22"/>
          <w:lang w:eastAsia="sl-SI"/>
        </w:rPr>
      </w:pPr>
    </w:p>
    <w:p w14:paraId="675B8F93" w14:textId="77777777" w:rsidR="000631C2" w:rsidRDefault="000631C2" w:rsidP="0032410C">
      <w:pPr>
        <w:autoSpaceDE w:val="0"/>
        <w:autoSpaceDN w:val="0"/>
        <w:adjustRightInd w:val="0"/>
        <w:spacing w:line="240" w:lineRule="auto"/>
        <w:jc w:val="left"/>
        <w:rPr>
          <w:rFonts w:asciiTheme="minorHAnsi" w:hAnsiTheme="minorHAnsi" w:cstheme="minorHAnsi"/>
          <w:color w:val="000000"/>
          <w:sz w:val="22"/>
          <w:lang w:eastAsia="sl-SI"/>
        </w:rPr>
      </w:pPr>
    </w:p>
    <w:p w14:paraId="166C799F" w14:textId="34AE1596" w:rsidR="00071E5A" w:rsidRPr="0032410C" w:rsidRDefault="00316D87" w:rsidP="0032410C">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lastRenderedPageBreak/>
        <w:t xml:space="preserve">Kandidat </w:t>
      </w:r>
      <w:r w:rsidR="00071E5A" w:rsidRPr="0032410C">
        <w:rPr>
          <w:rFonts w:asciiTheme="minorHAnsi" w:hAnsiTheme="minorHAnsi" w:cstheme="minorHAnsi"/>
          <w:color w:val="000000"/>
          <w:sz w:val="22"/>
          <w:lang w:eastAsia="sl-SI"/>
        </w:rPr>
        <w:t xml:space="preserve">predloži obrazec v 1. fazi v zahtevan informacijski sistem </w:t>
      </w:r>
    </w:p>
    <w:p w14:paraId="5A829078" w14:textId="77777777" w:rsidR="00071E5A" w:rsidRPr="00F22342" w:rsidRDefault="00071E5A"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5DED1EEA" w14:textId="77777777" w:rsidR="00071E5A" w:rsidRPr="0032410C" w:rsidRDefault="00071E5A" w:rsidP="0032410C">
      <w:pPr>
        <w:autoSpaceDE w:val="0"/>
        <w:autoSpaceDN w:val="0"/>
        <w:adjustRightInd w:val="0"/>
        <w:spacing w:line="240" w:lineRule="auto"/>
        <w:rPr>
          <w:rFonts w:asciiTheme="minorHAnsi" w:hAnsiTheme="minorHAnsi" w:cstheme="minorHAnsi"/>
          <w:color w:val="000000"/>
          <w:sz w:val="22"/>
          <w:lang w:eastAsia="sl-SI"/>
        </w:rPr>
      </w:pPr>
      <w:r w:rsidRPr="0032410C">
        <w:rPr>
          <w:rFonts w:asciiTheme="minorHAnsi" w:hAnsiTheme="minorHAnsi" w:cstheme="minorHAnsi"/>
          <w:b/>
          <w:bCs/>
          <w:color w:val="000000"/>
          <w:sz w:val="22"/>
          <w:lang w:eastAsia="sl-SI"/>
        </w:rPr>
        <w:t>Obrazec št. 10</w:t>
      </w:r>
    </w:p>
    <w:p w14:paraId="6CC7D03F" w14:textId="77777777" w:rsidR="00071E5A" w:rsidRDefault="00071E5A" w:rsidP="00316D87">
      <w:pPr>
        <w:pStyle w:val="Odstavekseznama"/>
        <w:numPr>
          <w:ilvl w:val="0"/>
          <w:numId w:val="37"/>
        </w:numPr>
        <w:tabs>
          <w:tab w:val="left" w:pos="2694"/>
        </w:tabs>
        <w:spacing w:after="200" w:line="276" w:lineRule="auto"/>
        <w:jc w:val="center"/>
        <w:rPr>
          <w:rFonts w:asciiTheme="minorHAnsi" w:hAnsiTheme="minorHAnsi" w:cs="Arial"/>
          <w:b/>
        </w:rPr>
      </w:pPr>
    </w:p>
    <w:p w14:paraId="488CE78A" w14:textId="77777777" w:rsidR="00071E5A" w:rsidRDefault="00071E5A" w:rsidP="00316D87">
      <w:pPr>
        <w:pStyle w:val="Odstavekseznama"/>
        <w:numPr>
          <w:ilvl w:val="0"/>
          <w:numId w:val="37"/>
        </w:numPr>
        <w:tabs>
          <w:tab w:val="left" w:pos="2694"/>
        </w:tabs>
        <w:spacing w:after="200" w:line="276" w:lineRule="auto"/>
        <w:jc w:val="center"/>
        <w:rPr>
          <w:rFonts w:asciiTheme="minorHAnsi" w:hAnsiTheme="minorHAnsi" w:cs="Arial"/>
          <w:b/>
        </w:rPr>
      </w:pPr>
    </w:p>
    <w:p w14:paraId="609B6D47" w14:textId="77777777" w:rsidR="00071E5A" w:rsidRPr="0032410C" w:rsidRDefault="00071E5A" w:rsidP="00316D87">
      <w:pPr>
        <w:pStyle w:val="Odstavekseznama"/>
        <w:numPr>
          <w:ilvl w:val="0"/>
          <w:numId w:val="37"/>
        </w:numPr>
        <w:tabs>
          <w:tab w:val="left" w:pos="2694"/>
        </w:tabs>
        <w:spacing w:after="200" w:line="276" w:lineRule="auto"/>
        <w:jc w:val="center"/>
        <w:rPr>
          <w:rFonts w:asciiTheme="minorHAnsi" w:hAnsiTheme="minorHAnsi" w:cs="Arial"/>
          <w:b/>
          <w:sz w:val="22"/>
        </w:rPr>
      </w:pPr>
      <w:r w:rsidRPr="0032410C">
        <w:rPr>
          <w:rFonts w:asciiTheme="minorHAnsi" w:hAnsiTheme="minorHAnsi" w:cs="Arial"/>
          <w:b/>
          <w:sz w:val="22"/>
        </w:rPr>
        <w:t>Vodja gradnje, s katerim bo ponudnik sodeloval pri izvedbi pogodbe</w:t>
      </w:r>
    </w:p>
    <w:p w14:paraId="45BC15F5" w14:textId="77777777" w:rsidR="00071E5A" w:rsidRPr="0032410C" w:rsidRDefault="00071E5A" w:rsidP="00316D87">
      <w:pPr>
        <w:pStyle w:val="Odstavekseznama"/>
        <w:numPr>
          <w:ilvl w:val="0"/>
          <w:numId w:val="37"/>
        </w:numPr>
        <w:tabs>
          <w:tab w:val="left" w:pos="2694"/>
        </w:tabs>
        <w:spacing w:after="200" w:line="276" w:lineRule="auto"/>
        <w:jc w:val="center"/>
        <w:rPr>
          <w:rFonts w:asciiTheme="minorHAnsi" w:hAnsiTheme="minorHAnsi" w:cs="Arial"/>
          <w:b/>
          <w:sz w:val="22"/>
        </w:rPr>
      </w:pPr>
    </w:p>
    <w:p w14:paraId="5BA337B0" w14:textId="0F2D226D" w:rsidR="00071E5A" w:rsidRPr="0032410C" w:rsidRDefault="00071E5A" w:rsidP="00316D87">
      <w:pPr>
        <w:pStyle w:val="Odstavekseznama"/>
        <w:numPr>
          <w:ilvl w:val="0"/>
          <w:numId w:val="37"/>
        </w:numPr>
        <w:spacing w:after="200" w:line="276" w:lineRule="auto"/>
        <w:jc w:val="center"/>
        <w:rPr>
          <w:rFonts w:asciiTheme="minorHAnsi" w:hAnsiTheme="minorHAnsi" w:cs="Arial"/>
          <w:sz w:val="22"/>
        </w:rPr>
      </w:pPr>
      <w:r w:rsidRPr="0032410C">
        <w:rPr>
          <w:rFonts w:asciiTheme="minorHAnsi" w:hAnsiTheme="minorHAnsi" w:cs="Arial"/>
          <w:b/>
          <w:sz w:val="22"/>
        </w:rPr>
        <w:t xml:space="preserve">(v skladu s točko </w:t>
      </w:r>
      <w:r w:rsidR="0032410C">
        <w:rPr>
          <w:rFonts w:asciiTheme="minorHAnsi" w:hAnsiTheme="minorHAnsi" w:cs="Arial"/>
          <w:b/>
          <w:sz w:val="22"/>
        </w:rPr>
        <w:t>9.1.6.1</w:t>
      </w:r>
      <w:r w:rsidRPr="0032410C">
        <w:rPr>
          <w:rFonts w:asciiTheme="minorHAnsi" w:hAnsiTheme="minorHAnsi" w:cs="Arial"/>
          <w:b/>
          <w:sz w:val="22"/>
        </w:rPr>
        <w:t>)</w:t>
      </w:r>
    </w:p>
    <w:p w14:paraId="1F9C330E" w14:textId="77777777" w:rsidR="00071E5A" w:rsidRPr="0032410C" w:rsidRDefault="00071E5A" w:rsidP="00316D87">
      <w:pPr>
        <w:pStyle w:val="Odstavekseznama"/>
        <w:numPr>
          <w:ilvl w:val="0"/>
          <w:numId w:val="37"/>
        </w:numPr>
        <w:tabs>
          <w:tab w:val="left" w:pos="2694"/>
        </w:tabs>
        <w:spacing w:after="200" w:line="276" w:lineRule="auto"/>
        <w:rPr>
          <w:rFonts w:asciiTheme="minorHAnsi" w:hAnsiTheme="minorHAnsi" w:cs="Arial"/>
          <w:sz w:val="22"/>
        </w:rPr>
      </w:pPr>
    </w:p>
    <w:p w14:paraId="465F6AF0"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559664A2"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059F86D4"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54041CAD"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3CCCF263" w14:textId="77777777" w:rsidR="00071E5A" w:rsidRPr="00925444" w:rsidRDefault="00071E5A" w:rsidP="0032410C">
      <w:pPr>
        <w:tabs>
          <w:tab w:val="left" w:pos="2694"/>
        </w:tabs>
        <w:rPr>
          <w:rFonts w:asciiTheme="minorHAnsi" w:hAnsiTheme="minorHAnsi" w:cs="Arial"/>
          <w:sz w:val="22"/>
        </w:rPr>
      </w:pPr>
      <w:r w:rsidRPr="00925444">
        <w:rPr>
          <w:rFonts w:asciiTheme="minorHAnsi" w:hAnsiTheme="minorHAnsi" w:cs="Arial"/>
          <w:sz w:val="22"/>
        </w:rPr>
        <w:t>Vodja gradnje: __________________________________________________________,</w:t>
      </w:r>
    </w:p>
    <w:p w14:paraId="1D7B9C21" w14:textId="77777777" w:rsidR="00071E5A" w:rsidRPr="0092544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2A216180" w14:textId="77777777" w:rsidR="00071E5A" w:rsidRPr="00925444" w:rsidRDefault="00071E5A" w:rsidP="0032410C">
      <w:pPr>
        <w:tabs>
          <w:tab w:val="left" w:pos="2694"/>
        </w:tabs>
        <w:rPr>
          <w:rFonts w:asciiTheme="minorHAnsi" w:hAnsiTheme="minorHAnsi" w:cs="Arial"/>
          <w:sz w:val="22"/>
        </w:rPr>
      </w:pPr>
      <w:r w:rsidRPr="00925444">
        <w:rPr>
          <w:rFonts w:asciiTheme="minorHAnsi" w:hAnsiTheme="minorHAnsi" w:cs="Arial"/>
          <w:sz w:val="22"/>
        </w:rPr>
        <w:t>št. vpisa v IZS (če je že vpisan): ___________________________________________________.</w:t>
      </w:r>
    </w:p>
    <w:p w14:paraId="3C3BC71B" w14:textId="77777777" w:rsidR="0032410C" w:rsidRPr="0032410C" w:rsidRDefault="0032410C" w:rsidP="00316D87">
      <w:pPr>
        <w:pStyle w:val="Odstavekseznama"/>
        <w:numPr>
          <w:ilvl w:val="0"/>
          <w:numId w:val="37"/>
        </w:numPr>
        <w:tabs>
          <w:tab w:val="left" w:pos="2694"/>
        </w:tabs>
        <w:spacing w:after="200" w:line="276" w:lineRule="auto"/>
        <w:rPr>
          <w:rFonts w:asciiTheme="minorHAnsi" w:hAnsiTheme="minorHAnsi" w:cs="Arial"/>
        </w:rPr>
      </w:pPr>
    </w:p>
    <w:p w14:paraId="57802938" w14:textId="77777777" w:rsidR="0032410C" w:rsidRPr="0032410C" w:rsidRDefault="0032410C" w:rsidP="00316D87">
      <w:pPr>
        <w:pStyle w:val="Odstavekseznama"/>
        <w:numPr>
          <w:ilvl w:val="0"/>
          <w:numId w:val="37"/>
        </w:numPr>
        <w:tabs>
          <w:tab w:val="left" w:pos="2694"/>
        </w:tabs>
        <w:spacing w:after="200" w:line="276" w:lineRule="auto"/>
        <w:rPr>
          <w:rFonts w:asciiTheme="minorHAnsi" w:hAnsiTheme="minorHAnsi" w:cs="Arial"/>
        </w:rPr>
      </w:pPr>
    </w:p>
    <w:p w14:paraId="4CC7E2E9" w14:textId="11A243EE" w:rsidR="00071E5A" w:rsidRPr="0032410C" w:rsidRDefault="00071E5A" w:rsidP="0032410C">
      <w:pPr>
        <w:tabs>
          <w:tab w:val="left" w:pos="2694"/>
        </w:tabs>
        <w:spacing w:after="200" w:line="276" w:lineRule="auto"/>
        <w:rPr>
          <w:rFonts w:asciiTheme="minorHAnsi" w:hAnsiTheme="minorHAnsi" w:cs="Arial"/>
        </w:rPr>
      </w:pPr>
      <w:r w:rsidRPr="00032F94">
        <w:rPr>
          <w:rFonts w:asciiTheme="minorHAnsi" w:hAnsiTheme="minorHAnsi" w:cs="Arial"/>
          <w:i/>
          <w:iCs/>
          <w:sz w:val="22"/>
        </w:rPr>
        <w:t>Priloga – življenjepis z navedbo referenčnih poslov.</w:t>
      </w:r>
    </w:p>
    <w:p w14:paraId="2B58D651" w14:textId="77777777" w:rsidR="00071E5A" w:rsidRPr="00F15FC1" w:rsidRDefault="00071E5A" w:rsidP="00071E5A">
      <w:pPr>
        <w:tabs>
          <w:tab w:val="left" w:pos="2694"/>
        </w:tabs>
        <w:rPr>
          <w:rFonts w:asciiTheme="minorHAnsi" w:hAnsiTheme="minorHAnsi" w:cs="Arial"/>
        </w:rPr>
      </w:pPr>
    </w:p>
    <w:p w14:paraId="0A22BAD2"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tbl>
      <w:tblPr>
        <w:tblW w:w="0" w:type="auto"/>
        <w:tblInd w:w="-142" w:type="dxa"/>
        <w:tblLayout w:type="fixed"/>
        <w:tblLook w:val="0000" w:firstRow="0" w:lastRow="0" w:firstColumn="0" w:lastColumn="0" w:noHBand="0" w:noVBand="0"/>
      </w:tblPr>
      <w:tblGrid>
        <w:gridCol w:w="4611"/>
        <w:gridCol w:w="4361"/>
      </w:tblGrid>
      <w:tr w:rsidR="00071E5A" w:rsidRPr="000D3A59" w14:paraId="22C560DF" w14:textId="77777777" w:rsidTr="0032410C">
        <w:trPr>
          <w:cantSplit/>
        </w:trPr>
        <w:tc>
          <w:tcPr>
            <w:tcW w:w="4611" w:type="dxa"/>
          </w:tcPr>
          <w:p w14:paraId="7165B226" w14:textId="77777777" w:rsidR="00071E5A" w:rsidRPr="000D3A59" w:rsidRDefault="00071E5A">
            <w:pPr>
              <w:rPr>
                <w:rFonts w:asciiTheme="minorHAnsi" w:hAnsiTheme="minorHAnsi" w:cs="Arial"/>
                <w:bCs/>
                <w:sz w:val="22"/>
              </w:rPr>
            </w:pPr>
            <w:r w:rsidRPr="000D3A59">
              <w:rPr>
                <w:rFonts w:asciiTheme="minorHAnsi" w:hAnsiTheme="minorHAnsi" w:cs="Arial"/>
                <w:bCs/>
                <w:sz w:val="22"/>
              </w:rPr>
              <w:t>Kraj in datum:</w:t>
            </w:r>
          </w:p>
        </w:tc>
        <w:tc>
          <w:tcPr>
            <w:tcW w:w="4361" w:type="dxa"/>
          </w:tcPr>
          <w:p w14:paraId="65704DEB" w14:textId="6AD9B725" w:rsidR="00071E5A" w:rsidRPr="000D3A59" w:rsidRDefault="00032F94">
            <w:pPr>
              <w:rPr>
                <w:rFonts w:asciiTheme="minorHAnsi" w:hAnsiTheme="minorHAnsi" w:cs="Arial"/>
                <w:bCs/>
                <w:sz w:val="22"/>
              </w:rPr>
            </w:pPr>
            <w:r>
              <w:rPr>
                <w:rFonts w:asciiTheme="minorHAnsi" w:hAnsiTheme="minorHAnsi" w:cs="Arial"/>
                <w:bCs/>
                <w:sz w:val="22"/>
              </w:rPr>
              <w:t>Kandidat</w:t>
            </w:r>
            <w:r w:rsidR="00071E5A" w:rsidRPr="000D3A59">
              <w:rPr>
                <w:rFonts w:asciiTheme="minorHAnsi" w:hAnsiTheme="minorHAnsi" w:cs="Arial"/>
                <w:bCs/>
                <w:sz w:val="22"/>
              </w:rPr>
              <w:t>:</w:t>
            </w:r>
          </w:p>
          <w:p w14:paraId="206A22CA" w14:textId="77777777" w:rsidR="00071E5A" w:rsidRPr="000D3A59" w:rsidRDefault="00071E5A">
            <w:pPr>
              <w:rPr>
                <w:rFonts w:asciiTheme="minorHAnsi" w:hAnsiTheme="minorHAnsi" w:cs="Arial"/>
                <w:bCs/>
                <w:sz w:val="22"/>
              </w:rPr>
            </w:pPr>
          </w:p>
        </w:tc>
      </w:tr>
      <w:tr w:rsidR="00071E5A" w:rsidRPr="000D3A59" w14:paraId="30D64FD1" w14:textId="77777777" w:rsidTr="0032410C">
        <w:trPr>
          <w:cantSplit/>
        </w:trPr>
        <w:tc>
          <w:tcPr>
            <w:tcW w:w="4611" w:type="dxa"/>
          </w:tcPr>
          <w:p w14:paraId="09221B6A" w14:textId="77777777" w:rsidR="00071E5A" w:rsidRPr="000D3A59" w:rsidRDefault="00071E5A">
            <w:pPr>
              <w:rPr>
                <w:rFonts w:asciiTheme="minorHAnsi" w:hAnsiTheme="minorHAnsi" w:cs="Arial"/>
                <w:bCs/>
                <w:sz w:val="22"/>
              </w:rPr>
            </w:pPr>
          </w:p>
        </w:tc>
        <w:tc>
          <w:tcPr>
            <w:tcW w:w="4361" w:type="dxa"/>
          </w:tcPr>
          <w:p w14:paraId="7C826129" w14:textId="77777777" w:rsidR="00071E5A" w:rsidRPr="000D3A59" w:rsidRDefault="00071E5A">
            <w:pPr>
              <w:rPr>
                <w:rFonts w:asciiTheme="minorHAnsi" w:hAnsiTheme="minorHAnsi" w:cs="Arial"/>
                <w:bCs/>
                <w:sz w:val="22"/>
              </w:rPr>
            </w:pPr>
            <w:r>
              <w:rPr>
                <w:rFonts w:asciiTheme="minorHAnsi" w:hAnsiTheme="minorHAnsi" w:cs="Arial"/>
                <w:bCs/>
                <w:sz w:val="22"/>
              </w:rPr>
              <w:t>P</w:t>
            </w:r>
            <w:r w:rsidRPr="000D3A59">
              <w:rPr>
                <w:rFonts w:asciiTheme="minorHAnsi" w:hAnsiTheme="minorHAnsi" w:cs="Arial"/>
                <w:bCs/>
                <w:sz w:val="22"/>
              </w:rPr>
              <w:t>odpis:</w:t>
            </w:r>
          </w:p>
        </w:tc>
      </w:tr>
    </w:tbl>
    <w:p w14:paraId="28C0CA63" w14:textId="77777777" w:rsidR="00071E5A" w:rsidRPr="00823E34" w:rsidRDefault="00071E5A" w:rsidP="00316D87">
      <w:pPr>
        <w:pStyle w:val="Odstavekseznama"/>
        <w:numPr>
          <w:ilvl w:val="0"/>
          <w:numId w:val="37"/>
        </w:numPr>
        <w:tabs>
          <w:tab w:val="left" w:pos="2694"/>
        </w:tabs>
        <w:spacing w:after="200" w:line="276" w:lineRule="auto"/>
        <w:rPr>
          <w:rFonts w:asciiTheme="minorHAnsi" w:hAnsiTheme="minorHAnsi" w:cs="Arial"/>
        </w:rPr>
      </w:pPr>
    </w:p>
    <w:p w14:paraId="0720FA0E"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1725A682"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1A717E47"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0F06345A"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7C1309E7"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016FDF61" w14:textId="77777777" w:rsidR="00071E5A" w:rsidRDefault="00071E5A" w:rsidP="00316D87">
      <w:pPr>
        <w:pStyle w:val="Odstavekseznama"/>
        <w:numPr>
          <w:ilvl w:val="0"/>
          <w:numId w:val="37"/>
        </w:numPr>
        <w:spacing w:after="200" w:line="276" w:lineRule="auto"/>
        <w:jc w:val="right"/>
        <w:rPr>
          <w:rFonts w:asciiTheme="minorHAnsi" w:hAnsiTheme="minorHAnsi" w:cstheme="minorHAnsi"/>
          <w:b/>
        </w:rPr>
      </w:pPr>
    </w:p>
    <w:p w14:paraId="1C857281" w14:textId="77777777" w:rsidR="00C26BAD" w:rsidRDefault="00C26BAD" w:rsidP="00071E5A">
      <w:pPr>
        <w:ind w:left="360"/>
        <w:rPr>
          <w:rFonts w:asciiTheme="minorHAnsi" w:hAnsiTheme="minorHAnsi" w:cstheme="minorHAnsi"/>
          <w:b/>
          <w:sz w:val="22"/>
        </w:rPr>
      </w:pPr>
    </w:p>
    <w:p w14:paraId="46868898" w14:textId="77777777" w:rsidR="00C26BAD" w:rsidRDefault="00C26BAD" w:rsidP="00C26BAD">
      <w:pPr>
        <w:ind w:left="360"/>
        <w:jc w:val="right"/>
        <w:rPr>
          <w:rFonts w:asciiTheme="minorHAnsi" w:hAnsiTheme="minorHAnsi" w:cstheme="minorHAnsi"/>
          <w:b/>
          <w:sz w:val="22"/>
        </w:rPr>
      </w:pPr>
    </w:p>
    <w:p w14:paraId="3232FEDE" w14:textId="77777777" w:rsidR="00C26BAD" w:rsidRDefault="00C26BAD" w:rsidP="00C26BAD">
      <w:pPr>
        <w:ind w:left="360"/>
        <w:jc w:val="right"/>
        <w:rPr>
          <w:rFonts w:asciiTheme="minorHAnsi" w:hAnsiTheme="minorHAnsi" w:cstheme="minorHAnsi"/>
          <w:b/>
          <w:sz w:val="22"/>
        </w:rPr>
      </w:pPr>
    </w:p>
    <w:p w14:paraId="696867B5" w14:textId="77777777" w:rsidR="00C26BAD" w:rsidRDefault="00C26BAD" w:rsidP="00C26BAD">
      <w:pPr>
        <w:ind w:left="360"/>
        <w:jc w:val="right"/>
        <w:rPr>
          <w:rFonts w:asciiTheme="minorHAnsi" w:hAnsiTheme="minorHAnsi" w:cstheme="minorHAnsi"/>
          <w:b/>
          <w:sz w:val="22"/>
        </w:rPr>
      </w:pPr>
    </w:p>
    <w:p w14:paraId="655F7B85" w14:textId="77777777" w:rsidR="00C26BAD" w:rsidRDefault="00C26BAD" w:rsidP="00C26BAD">
      <w:pPr>
        <w:ind w:left="360"/>
        <w:jc w:val="right"/>
        <w:rPr>
          <w:rFonts w:asciiTheme="minorHAnsi" w:hAnsiTheme="minorHAnsi" w:cstheme="minorHAnsi"/>
          <w:b/>
          <w:sz w:val="22"/>
        </w:rPr>
      </w:pPr>
    </w:p>
    <w:p w14:paraId="1B128552" w14:textId="77777777" w:rsidR="00C26BAD" w:rsidRDefault="00C26BAD" w:rsidP="00C26BAD">
      <w:pPr>
        <w:ind w:left="360"/>
        <w:jc w:val="right"/>
        <w:rPr>
          <w:rFonts w:asciiTheme="minorHAnsi" w:hAnsiTheme="minorHAnsi" w:cstheme="minorHAnsi"/>
          <w:b/>
          <w:sz w:val="22"/>
        </w:rPr>
      </w:pPr>
    </w:p>
    <w:p w14:paraId="309152C3" w14:textId="77777777" w:rsidR="00C26BAD" w:rsidRDefault="00C26BAD" w:rsidP="00C26BAD">
      <w:pPr>
        <w:ind w:left="360"/>
        <w:jc w:val="right"/>
        <w:rPr>
          <w:rFonts w:asciiTheme="minorHAnsi" w:hAnsiTheme="minorHAnsi" w:cstheme="minorHAnsi"/>
          <w:b/>
          <w:sz w:val="22"/>
        </w:rPr>
      </w:pPr>
    </w:p>
    <w:p w14:paraId="5220D09D" w14:textId="77777777" w:rsidR="00C26BAD" w:rsidRDefault="00C26BAD" w:rsidP="00C26BAD">
      <w:pPr>
        <w:ind w:left="360"/>
        <w:jc w:val="right"/>
        <w:rPr>
          <w:rFonts w:asciiTheme="minorHAnsi" w:hAnsiTheme="minorHAnsi" w:cstheme="minorHAnsi"/>
          <w:b/>
          <w:sz w:val="22"/>
        </w:rPr>
      </w:pPr>
    </w:p>
    <w:p w14:paraId="4FF005B4" w14:textId="77777777" w:rsidR="00C26BAD" w:rsidRDefault="00C26BAD" w:rsidP="00C26BAD">
      <w:pPr>
        <w:ind w:left="360"/>
        <w:jc w:val="right"/>
        <w:rPr>
          <w:rFonts w:asciiTheme="minorHAnsi" w:hAnsiTheme="minorHAnsi" w:cstheme="minorHAnsi"/>
          <w:b/>
          <w:sz w:val="22"/>
        </w:rPr>
      </w:pPr>
    </w:p>
    <w:p w14:paraId="4617AF18" w14:textId="77777777" w:rsidR="00C26BAD" w:rsidRDefault="00C26BAD" w:rsidP="00C26BAD">
      <w:pPr>
        <w:ind w:left="360"/>
        <w:jc w:val="right"/>
        <w:rPr>
          <w:rFonts w:asciiTheme="minorHAnsi" w:hAnsiTheme="minorHAnsi" w:cstheme="minorHAnsi"/>
          <w:b/>
          <w:sz w:val="22"/>
        </w:rPr>
      </w:pPr>
    </w:p>
    <w:p w14:paraId="15A50A5B" w14:textId="77777777" w:rsidR="00C26BAD" w:rsidRDefault="00C26BAD" w:rsidP="00C26BAD">
      <w:pPr>
        <w:ind w:left="360"/>
        <w:jc w:val="right"/>
        <w:rPr>
          <w:rFonts w:asciiTheme="minorHAnsi" w:hAnsiTheme="minorHAnsi" w:cstheme="minorHAnsi"/>
          <w:b/>
          <w:sz w:val="22"/>
        </w:rPr>
      </w:pPr>
    </w:p>
    <w:p w14:paraId="778B0857" w14:textId="77777777" w:rsidR="00C26BAD" w:rsidRDefault="00C26BAD" w:rsidP="00C26BAD">
      <w:pPr>
        <w:ind w:left="360"/>
        <w:jc w:val="right"/>
        <w:rPr>
          <w:rFonts w:asciiTheme="minorHAnsi" w:hAnsiTheme="minorHAnsi" w:cstheme="minorHAnsi"/>
          <w:b/>
          <w:sz w:val="22"/>
        </w:rPr>
      </w:pPr>
    </w:p>
    <w:p w14:paraId="2BCBF628" w14:textId="77777777" w:rsidR="00C26BAD" w:rsidRDefault="00C26BAD" w:rsidP="00C26BAD">
      <w:pPr>
        <w:ind w:left="360"/>
        <w:jc w:val="right"/>
        <w:rPr>
          <w:rFonts w:asciiTheme="minorHAnsi" w:hAnsiTheme="minorHAnsi" w:cstheme="minorHAnsi"/>
          <w:b/>
          <w:sz w:val="22"/>
        </w:rPr>
      </w:pPr>
    </w:p>
    <w:p w14:paraId="503FC1A7" w14:textId="77777777" w:rsidR="00220BD7" w:rsidRDefault="00220BD7" w:rsidP="009104A6">
      <w:pPr>
        <w:autoSpaceDE w:val="0"/>
        <w:autoSpaceDN w:val="0"/>
        <w:adjustRightInd w:val="0"/>
        <w:spacing w:line="240" w:lineRule="auto"/>
        <w:jc w:val="left"/>
        <w:rPr>
          <w:rFonts w:asciiTheme="minorHAnsi" w:hAnsiTheme="minorHAnsi" w:cstheme="minorHAnsi"/>
          <w:color w:val="000000"/>
          <w:sz w:val="22"/>
          <w:lang w:eastAsia="sl-SI"/>
        </w:rPr>
      </w:pPr>
    </w:p>
    <w:p w14:paraId="2929FBD9" w14:textId="77777777" w:rsidR="00220BD7" w:rsidRDefault="00220BD7" w:rsidP="009104A6">
      <w:pPr>
        <w:autoSpaceDE w:val="0"/>
        <w:autoSpaceDN w:val="0"/>
        <w:adjustRightInd w:val="0"/>
        <w:spacing w:line="240" w:lineRule="auto"/>
        <w:jc w:val="left"/>
        <w:rPr>
          <w:rFonts w:asciiTheme="minorHAnsi" w:hAnsiTheme="minorHAnsi" w:cstheme="minorHAnsi"/>
          <w:color w:val="000000"/>
          <w:sz w:val="22"/>
          <w:lang w:eastAsia="sl-SI"/>
        </w:rPr>
      </w:pPr>
    </w:p>
    <w:p w14:paraId="24C224A8" w14:textId="38F4FA10" w:rsidR="009104A6" w:rsidRPr="00427C3D" w:rsidRDefault="00316D87" w:rsidP="009104A6">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 xml:space="preserve">Kandidat </w:t>
      </w:r>
      <w:r w:rsidR="009104A6" w:rsidRPr="00427C3D">
        <w:rPr>
          <w:rFonts w:asciiTheme="minorHAnsi" w:hAnsiTheme="minorHAnsi" w:cstheme="minorHAnsi"/>
          <w:color w:val="000000"/>
          <w:sz w:val="22"/>
          <w:lang w:eastAsia="sl-SI"/>
        </w:rPr>
        <w:t xml:space="preserve">predloži obrazec v 1. fazi v zahtevan informacijski sistem </w:t>
      </w:r>
    </w:p>
    <w:p w14:paraId="47050D3C" w14:textId="77777777" w:rsidR="009104A6" w:rsidRPr="00F22342" w:rsidRDefault="009104A6" w:rsidP="00316D87">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27D98639" w14:textId="2C933793" w:rsidR="009104A6" w:rsidRPr="00427C3D" w:rsidRDefault="009104A6" w:rsidP="009104A6">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sidR="00E25A07">
        <w:rPr>
          <w:rFonts w:asciiTheme="minorHAnsi" w:hAnsiTheme="minorHAnsi" w:cstheme="minorHAnsi"/>
          <w:b/>
          <w:bCs/>
          <w:color w:val="000000"/>
          <w:sz w:val="22"/>
          <w:lang w:eastAsia="sl-SI"/>
        </w:rPr>
        <w:t xml:space="preserve"> 11</w:t>
      </w:r>
    </w:p>
    <w:p w14:paraId="644DABF0" w14:textId="77777777" w:rsidR="00C26BAD" w:rsidRPr="0082364F" w:rsidRDefault="00C26BAD" w:rsidP="00316D87">
      <w:pPr>
        <w:pStyle w:val="Odstavekseznama"/>
        <w:numPr>
          <w:ilvl w:val="0"/>
          <w:numId w:val="37"/>
        </w:numPr>
        <w:spacing w:after="200" w:line="276" w:lineRule="auto"/>
        <w:jc w:val="left"/>
        <w:rPr>
          <w:rFonts w:asciiTheme="minorHAnsi" w:hAnsiTheme="minorHAnsi" w:cstheme="minorHAnsi"/>
          <w:b/>
        </w:rPr>
      </w:pPr>
    </w:p>
    <w:p w14:paraId="12CA0F0D" w14:textId="77777777" w:rsidR="00C26BAD" w:rsidRPr="0082364F" w:rsidRDefault="00C26BAD" w:rsidP="00316D87">
      <w:pPr>
        <w:pStyle w:val="Odstavekseznama"/>
        <w:numPr>
          <w:ilvl w:val="0"/>
          <w:numId w:val="37"/>
        </w:numPr>
        <w:spacing w:after="200" w:line="276" w:lineRule="auto"/>
        <w:jc w:val="left"/>
        <w:rPr>
          <w:rFonts w:asciiTheme="minorHAnsi" w:hAnsiTheme="minorHAnsi" w:cstheme="minorHAnsi"/>
          <w:b/>
        </w:rPr>
      </w:pPr>
    </w:p>
    <w:p w14:paraId="6CB018AC" w14:textId="77777777" w:rsidR="00C26BAD" w:rsidRPr="0082364F" w:rsidRDefault="00C26BAD" w:rsidP="00316D87">
      <w:pPr>
        <w:pStyle w:val="Odstavekseznama"/>
        <w:numPr>
          <w:ilvl w:val="0"/>
          <w:numId w:val="37"/>
        </w:numPr>
        <w:spacing w:after="200" w:line="276" w:lineRule="auto"/>
        <w:jc w:val="center"/>
        <w:rPr>
          <w:rFonts w:asciiTheme="minorHAnsi" w:hAnsiTheme="minorHAnsi" w:cstheme="minorHAnsi"/>
          <w:b/>
        </w:rPr>
      </w:pPr>
    </w:p>
    <w:p w14:paraId="76D317C1" w14:textId="76C146A5" w:rsidR="00C26BAD" w:rsidRPr="00C26BAD" w:rsidRDefault="00C26BAD" w:rsidP="00316D87">
      <w:pPr>
        <w:pStyle w:val="Odstavekseznama"/>
        <w:numPr>
          <w:ilvl w:val="0"/>
          <w:numId w:val="37"/>
        </w:numPr>
        <w:spacing w:after="200" w:line="276" w:lineRule="auto"/>
        <w:jc w:val="center"/>
        <w:rPr>
          <w:rFonts w:asciiTheme="minorHAnsi" w:hAnsiTheme="minorHAnsi" w:cstheme="minorHAnsi"/>
          <w:b/>
          <w:sz w:val="22"/>
        </w:rPr>
      </w:pPr>
      <w:r w:rsidRPr="00C26BAD">
        <w:rPr>
          <w:rFonts w:asciiTheme="minorHAnsi" w:hAnsiTheme="minorHAnsi" w:cstheme="minorHAnsi"/>
          <w:b/>
          <w:sz w:val="22"/>
        </w:rPr>
        <w:t xml:space="preserve">Izjava </w:t>
      </w:r>
      <w:r w:rsidR="00032F94">
        <w:rPr>
          <w:rFonts w:asciiTheme="minorHAnsi" w:hAnsiTheme="minorHAnsi" w:cstheme="minorHAnsi"/>
          <w:b/>
          <w:sz w:val="22"/>
        </w:rPr>
        <w:t>kandidata</w:t>
      </w:r>
    </w:p>
    <w:p w14:paraId="1B43400D" w14:textId="77777777" w:rsidR="00C26BAD" w:rsidRPr="00C26BAD" w:rsidRDefault="00C26BAD" w:rsidP="00316D87">
      <w:pPr>
        <w:pStyle w:val="Odstavekseznama"/>
        <w:numPr>
          <w:ilvl w:val="0"/>
          <w:numId w:val="37"/>
        </w:numPr>
        <w:spacing w:after="200" w:line="276" w:lineRule="auto"/>
        <w:jc w:val="left"/>
        <w:rPr>
          <w:rFonts w:asciiTheme="minorHAnsi" w:hAnsiTheme="minorHAnsi" w:cstheme="minorHAnsi"/>
          <w:b/>
          <w:sz w:val="22"/>
        </w:rPr>
      </w:pPr>
    </w:p>
    <w:p w14:paraId="7DFCECCA" w14:textId="2257517B" w:rsidR="00C26BAD" w:rsidRPr="0082364F" w:rsidRDefault="00C26BAD" w:rsidP="00316D87">
      <w:pPr>
        <w:pStyle w:val="Odstavekseznama"/>
        <w:numPr>
          <w:ilvl w:val="0"/>
          <w:numId w:val="37"/>
        </w:numPr>
        <w:autoSpaceDE w:val="0"/>
        <w:autoSpaceDN w:val="0"/>
        <w:adjustRightInd w:val="0"/>
        <w:spacing w:after="200" w:line="276" w:lineRule="auto"/>
        <w:jc w:val="center"/>
        <w:rPr>
          <w:rFonts w:asciiTheme="minorHAnsi" w:hAnsiTheme="minorHAnsi" w:cstheme="minorHAnsi"/>
        </w:rPr>
      </w:pPr>
      <w:r w:rsidRPr="00C26BAD">
        <w:rPr>
          <w:rFonts w:asciiTheme="minorHAnsi" w:hAnsiTheme="minorHAnsi" w:cstheme="minorHAnsi"/>
          <w:b/>
          <w:sz w:val="22"/>
        </w:rPr>
        <w:t xml:space="preserve">(v skladu s točko </w:t>
      </w:r>
      <w:r w:rsidR="000631C2">
        <w:rPr>
          <w:rFonts w:asciiTheme="minorHAnsi" w:hAnsiTheme="minorHAnsi" w:cstheme="minorHAnsi"/>
          <w:b/>
          <w:sz w:val="22"/>
        </w:rPr>
        <w:t>9.1.6.2</w:t>
      </w:r>
      <w:r w:rsidRPr="00C26BAD">
        <w:rPr>
          <w:rFonts w:asciiTheme="minorHAnsi" w:hAnsiTheme="minorHAnsi" w:cstheme="minorHAnsi"/>
          <w:b/>
          <w:sz w:val="22"/>
        </w:rPr>
        <w:t>)</w:t>
      </w:r>
    </w:p>
    <w:p w14:paraId="6B14F8D1" w14:textId="77777777" w:rsidR="00C26BAD" w:rsidRDefault="00C26BAD" w:rsidP="00C26BAD">
      <w:pPr>
        <w:jc w:val="right"/>
        <w:rPr>
          <w:rFonts w:asciiTheme="minorHAnsi" w:hAnsiTheme="minorHAnsi" w:cstheme="minorHAnsi"/>
          <w:b/>
          <w:sz w:val="22"/>
        </w:rPr>
      </w:pPr>
    </w:p>
    <w:p w14:paraId="1E9A5873" w14:textId="77777777" w:rsidR="00C26BAD" w:rsidRDefault="00C26BAD" w:rsidP="00C26BAD">
      <w:pPr>
        <w:jc w:val="right"/>
        <w:rPr>
          <w:rFonts w:asciiTheme="minorHAnsi" w:hAnsiTheme="minorHAnsi" w:cstheme="minorHAnsi"/>
          <w:b/>
          <w:sz w:val="22"/>
        </w:rPr>
      </w:pPr>
    </w:p>
    <w:p w14:paraId="223FE442" w14:textId="77777777" w:rsidR="00C26BAD" w:rsidRDefault="00C26BAD" w:rsidP="00C26BAD">
      <w:pPr>
        <w:jc w:val="right"/>
        <w:rPr>
          <w:rFonts w:asciiTheme="minorHAnsi" w:hAnsiTheme="minorHAnsi" w:cstheme="minorHAnsi"/>
          <w:b/>
          <w:sz w:val="22"/>
        </w:rPr>
      </w:pPr>
    </w:p>
    <w:p w14:paraId="08247F76" w14:textId="77777777" w:rsidR="00C26BAD" w:rsidRDefault="00C26BAD" w:rsidP="00C26BAD">
      <w:pPr>
        <w:jc w:val="right"/>
        <w:rPr>
          <w:rFonts w:asciiTheme="minorHAnsi" w:hAnsiTheme="minorHAnsi" w:cstheme="minorHAnsi"/>
          <w:b/>
          <w:sz w:val="22"/>
        </w:rPr>
      </w:pPr>
    </w:p>
    <w:p w14:paraId="7B3A9047" w14:textId="3457F54F" w:rsidR="00C26BAD" w:rsidRPr="005D4C6C" w:rsidRDefault="00C26BAD" w:rsidP="00C26BAD">
      <w:r w:rsidRPr="00023F39">
        <w:rPr>
          <w:rFonts w:ascii="Calibri" w:hAnsi="Calibri" w:cstheme="minorHAnsi"/>
          <w:sz w:val="22"/>
        </w:rPr>
        <w:t xml:space="preserve">Spodaj podpisani pooblaščeni predstavnik </w:t>
      </w:r>
      <w:r w:rsidR="00032F94">
        <w:rPr>
          <w:rFonts w:ascii="Calibri" w:hAnsi="Calibri" w:cstheme="minorHAnsi"/>
          <w:sz w:val="22"/>
        </w:rPr>
        <w:t>kandidata</w:t>
      </w:r>
      <w:r w:rsidRPr="00023F39">
        <w:rPr>
          <w:rFonts w:ascii="Calibri" w:hAnsi="Calibri" w:cstheme="minorHAnsi"/>
          <w:sz w:val="22"/>
        </w:rPr>
        <w:t xml:space="preserve"> izjavljam, da bomo </w:t>
      </w:r>
      <w:r>
        <w:rPr>
          <w:rFonts w:ascii="Calibri" w:hAnsi="Calibri" w:cstheme="minorHAnsi"/>
          <w:sz w:val="22"/>
        </w:rPr>
        <w:t>(če</w:t>
      </w:r>
      <w:r w:rsidR="00032F94">
        <w:rPr>
          <w:rFonts w:ascii="Calibri" w:hAnsi="Calibri" w:cstheme="minorHAnsi"/>
          <w:sz w:val="22"/>
        </w:rPr>
        <w:t xml:space="preserve"> nam bo priznana usposobljenost</w:t>
      </w:r>
      <w:r>
        <w:rPr>
          <w:rFonts w:ascii="Calibri" w:hAnsi="Calibri" w:cstheme="minorHAnsi"/>
          <w:sz w:val="22"/>
        </w:rPr>
        <w:t xml:space="preserve">) </w:t>
      </w:r>
      <w:r w:rsidRPr="00023F39">
        <w:rPr>
          <w:rFonts w:ascii="Calibri" w:hAnsi="Calibri" w:cstheme="minorHAnsi"/>
          <w:sz w:val="22"/>
        </w:rPr>
        <w:t>vs</w:t>
      </w:r>
      <w:r>
        <w:rPr>
          <w:rFonts w:ascii="Calibri" w:hAnsi="Calibri" w:cstheme="minorHAnsi"/>
          <w:sz w:val="22"/>
        </w:rPr>
        <w:t>a dela</w:t>
      </w:r>
      <w:r w:rsidRPr="00023F39">
        <w:rPr>
          <w:rFonts w:ascii="Calibri" w:hAnsi="Calibri" w:cstheme="minorHAnsi"/>
          <w:sz w:val="22"/>
        </w:rPr>
        <w:t xml:space="preserve"> v celoti izvajali v skladu z zahtevami</w:t>
      </w:r>
      <w:r>
        <w:rPr>
          <w:rFonts w:ascii="Calibri" w:hAnsi="Calibri" w:cstheme="minorHAnsi"/>
          <w:sz w:val="22"/>
        </w:rPr>
        <w:t xml:space="preserve"> naročnika, da smo </w:t>
      </w:r>
      <w:r w:rsidRPr="00CC0AB4">
        <w:rPr>
          <w:rFonts w:ascii="Calibri" w:hAnsi="Calibri" w:cstheme="minorHAnsi"/>
          <w:sz w:val="22"/>
        </w:rPr>
        <w:t>zanesljiv</w:t>
      </w:r>
      <w:r>
        <w:rPr>
          <w:rFonts w:ascii="Calibri" w:hAnsi="Calibri" w:cstheme="minorHAnsi"/>
          <w:sz w:val="22"/>
        </w:rPr>
        <w:t>i</w:t>
      </w:r>
      <w:r w:rsidRPr="00CC0AB4">
        <w:rPr>
          <w:rFonts w:ascii="Calibri" w:hAnsi="Calibri" w:cstheme="minorHAnsi"/>
          <w:sz w:val="22"/>
        </w:rPr>
        <w:t>, strokovn</w:t>
      </w:r>
      <w:r>
        <w:rPr>
          <w:rFonts w:ascii="Calibri" w:hAnsi="Calibri" w:cstheme="minorHAnsi"/>
          <w:sz w:val="22"/>
        </w:rPr>
        <w:t>i</w:t>
      </w:r>
      <w:r w:rsidRPr="00CC0AB4">
        <w:rPr>
          <w:rFonts w:ascii="Calibri" w:hAnsi="Calibri" w:cstheme="minorHAnsi"/>
          <w:sz w:val="22"/>
        </w:rPr>
        <w:t>, im</w:t>
      </w:r>
      <w:r>
        <w:rPr>
          <w:rFonts w:ascii="Calibri" w:hAnsi="Calibri" w:cstheme="minorHAnsi"/>
          <w:sz w:val="22"/>
        </w:rPr>
        <w:t>amo</w:t>
      </w:r>
      <w:r w:rsidRPr="00CC0AB4">
        <w:rPr>
          <w:rFonts w:ascii="Calibri" w:hAnsi="Calibri" w:cstheme="minorHAnsi"/>
          <w:sz w:val="22"/>
        </w:rPr>
        <w:t xml:space="preserve"> izkušnje in zaposlene, ki so sposobni izvesti</w:t>
      </w:r>
      <w:r w:rsidRPr="005D4C6C">
        <w:rPr>
          <w:rFonts w:ascii="Calibri" w:hAnsi="Calibri" w:cstheme="minorHAnsi"/>
          <w:sz w:val="22"/>
        </w:rPr>
        <w:t xml:space="preserve"> razpisana dela, ter razpolagamo z zadostnimi tehničnimi zmogljivostmi za izvedbo predmetnega javnega naročila</w:t>
      </w:r>
      <w:r w:rsidRPr="005D4C6C">
        <w:t xml:space="preserve"> </w:t>
      </w:r>
    </w:p>
    <w:p w14:paraId="10BDFFC3" w14:textId="77777777" w:rsidR="00C26BAD" w:rsidRPr="005D4C6C" w:rsidRDefault="00C26BAD" w:rsidP="00C26BAD">
      <w:pPr>
        <w:rPr>
          <w:rFonts w:ascii="Calibri" w:hAnsi="Calibri" w:cstheme="minorHAnsi"/>
          <w:sz w:val="22"/>
        </w:rPr>
      </w:pPr>
    </w:p>
    <w:p w14:paraId="64099B01" w14:textId="77777777" w:rsidR="00C26BAD" w:rsidRPr="005D4C6C" w:rsidRDefault="00C26BAD" w:rsidP="00C26BAD">
      <w:pPr>
        <w:rPr>
          <w:rFonts w:ascii="Calibri" w:hAnsi="Calibri" w:cstheme="minorHAnsi"/>
          <w:sz w:val="22"/>
        </w:rPr>
      </w:pPr>
      <w:r w:rsidRPr="005D4C6C">
        <w:rPr>
          <w:rFonts w:ascii="Calibri" w:hAnsi="Calibri" w:cstheme="minorHAnsi"/>
          <w:sz w:val="22"/>
        </w:rPr>
        <w:t>Podajamo tudi izjavo, da na podlagi Zakona o varnosti in zdravju pri delu (Uradni list RS, št. 43/11 s spremembami) izpolnjujemo, prav tako tudi naši podizvajalci, naslednje zahteve naročnika:</w:t>
      </w:r>
    </w:p>
    <w:p w14:paraId="5F8C53EC" w14:textId="77777777" w:rsidR="00C26BAD" w:rsidRPr="00C26BAD" w:rsidRDefault="00C26BAD" w:rsidP="00316D87">
      <w:pPr>
        <w:pStyle w:val="Odstavekseznama"/>
        <w:numPr>
          <w:ilvl w:val="0"/>
          <w:numId w:val="38"/>
        </w:numPr>
        <w:spacing w:after="200" w:line="276" w:lineRule="auto"/>
        <w:rPr>
          <w:rFonts w:ascii="Calibri" w:hAnsi="Calibri" w:cstheme="minorHAnsi"/>
          <w:sz w:val="22"/>
        </w:rPr>
      </w:pPr>
      <w:r w:rsidRPr="00C26BAD">
        <w:rPr>
          <w:rFonts w:ascii="Calibri" w:hAnsi="Calibri" w:cstheme="minorHAnsi"/>
          <w:sz w:val="22"/>
        </w:rPr>
        <w:t>za vse svoje delavce imamo opravljen in veljaven zdravstveni pregled,</w:t>
      </w:r>
    </w:p>
    <w:p w14:paraId="257C676B" w14:textId="77777777" w:rsidR="00C26BAD" w:rsidRPr="00C26BAD" w:rsidRDefault="00C26BAD" w:rsidP="00316D87">
      <w:pPr>
        <w:pStyle w:val="Odstavekseznama"/>
        <w:numPr>
          <w:ilvl w:val="0"/>
          <w:numId w:val="38"/>
        </w:numPr>
        <w:spacing w:after="200" w:line="276" w:lineRule="auto"/>
        <w:rPr>
          <w:rFonts w:ascii="Calibri" w:hAnsi="Calibri" w:cstheme="minorHAnsi"/>
          <w:sz w:val="22"/>
        </w:rPr>
      </w:pPr>
      <w:r w:rsidRPr="00C26BAD">
        <w:rPr>
          <w:rFonts w:ascii="Calibri" w:hAnsi="Calibri" w:cstheme="minorHAnsi"/>
          <w:sz w:val="22"/>
        </w:rPr>
        <w:t>za vse delavce imamo opravljen in veljaven izpit iz varnosti in zdravja pri delu ter požarne varnosti,</w:t>
      </w:r>
    </w:p>
    <w:p w14:paraId="30982FD1" w14:textId="77777777" w:rsidR="00C26BAD" w:rsidRPr="00C26BAD" w:rsidRDefault="00C26BAD" w:rsidP="00316D87">
      <w:pPr>
        <w:pStyle w:val="Odstavekseznama"/>
        <w:numPr>
          <w:ilvl w:val="0"/>
          <w:numId w:val="38"/>
        </w:numPr>
        <w:spacing w:after="200" w:line="276" w:lineRule="auto"/>
        <w:rPr>
          <w:rFonts w:ascii="Calibri" w:hAnsi="Calibri" w:cstheme="minorHAnsi"/>
          <w:sz w:val="22"/>
        </w:rPr>
      </w:pPr>
      <w:r w:rsidRPr="00C26BAD">
        <w:rPr>
          <w:rFonts w:ascii="Calibri" w:hAnsi="Calibri" w:cstheme="minorHAnsi"/>
          <w:sz w:val="22"/>
        </w:rPr>
        <w:t>s strani pooblaščenih inštitucij imamo pregledano delovno in osebno varovalno opremo.</w:t>
      </w:r>
    </w:p>
    <w:p w14:paraId="596F2464" w14:textId="77777777" w:rsidR="00C26BAD" w:rsidRPr="00C26BAD" w:rsidRDefault="00C26BAD" w:rsidP="00C26BAD">
      <w:pPr>
        <w:jc w:val="right"/>
        <w:rPr>
          <w:rFonts w:ascii="Calibri" w:hAnsi="Calibri" w:cstheme="minorHAnsi"/>
          <w:sz w:val="22"/>
        </w:rPr>
      </w:pPr>
    </w:p>
    <w:p w14:paraId="17D3E467" w14:textId="77777777" w:rsidR="00C26BAD" w:rsidRDefault="00C26BAD" w:rsidP="00C26BAD">
      <w:pPr>
        <w:jc w:val="right"/>
        <w:rPr>
          <w:rFonts w:asciiTheme="minorHAnsi" w:hAnsiTheme="minorHAnsi" w:cstheme="minorHAnsi"/>
          <w:b/>
          <w:sz w:val="22"/>
        </w:rPr>
      </w:pPr>
    </w:p>
    <w:p w14:paraId="36EDEF40" w14:textId="77777777" w:rsidR="00C26BAD" w:rsidRDefault="00C26BAD" w:rsidP="00C26BAD">
      <w:pPr>
        <w:jc w:val="right"/>
        <w:rPr>
          <w:rFonts w:asciiTheme="minorHAnsi" w:hAnsiTheme="minorHAnsi" w:cstheme="minorHAnsi"/>
          <w:b/>
          <w:sz w:val="22"/>
        </w:rPr>
      </w:pPr>
    </w:p>
    <w:tbl>
      <w:tblPr>
        <w:tblW w:w="0" w:type="auto"/>
        <w:tblInd w:w="-34" w:type="dxa"/>
        <w:tblLayout w:type="fixed"/>
        <w:tblLook w:val="0000" w:firstRow="0" w:lastRow="0" w:firstColumn="0" w:lastColumn="0" w:noHBand="0" w:noVBand="0"/>
      </w:tblPr>
      <w:tblGrid>
        <w:gridCol w:w="4503"/>
        <w:gridCol w:w="4361"/>
      </w:tblGrid>
      <w:tr w:rsidR="00C26BAD" w:rsidRPr="000D3A59" w14:paraId="59FB3304" w14:textId="77777777">
        <w:trPr>
          <w:cantSplit/>
        </w:trPr>
        <w:tc>
          <w:tcPr>
            <w:tcW w:w="4503" w:type="dxa"/>
          </w:tcPr>
          <w:p w14:paraId="61004E0E" w14:textId="77777777" w:rsidR="00C26BAD" w:rsidRPr="000D3A59" w:rsidRDefault="00C26BAD">
            <w:pPr>
              <w:rPr>
                <w:rFonts w:asciiTheme="minorHAnsi" w:hAnsiTheme="minorHAnsi" w:cs="Arial"/>
                <w:bCs/>
                <w:sz w:val="22"/>
              </w:rPr>
            </w:pPr>
            <w:r w:rsidRPr="000D3A59">
              <w:rPr>
                <w:rFonts w:asciiTheme="minorHAnsi" w:hAnsiTheme="minorHAnsi" w:cs="Arial"/>
                <w:bCs/>
                <w:sz w:val="22"/>
              </w:rPr>
              <w:t>Kraj in datum:</w:t>
            </w:r>
          </w:p>
        </w:tc>
        <w:tc>
          <w:tcPr>
            <w:tcW w:w="4361" w:type="dxa"/>
          </w:tcPr>
          <w:p w14:paraId="63BF46D3" w14:textId="785F7816" w:rsidR="00C26BAD" w:rsidRPr="000D3A59" w:rsidRDefault="00032F94">
            <w:pPr>
              <w:rPr>
                <w:rFonts w:asciiTheme="minorHAnsi" w:hAnsiTheme="minorHAnsi" w:cs="Arial"/>
                <w:bCs/>
                <w:sz w:val="22"/>
              </w:rPr>
            </w:pPr>
            <w:r>
              <w:rPr>
                <w:rFonts w:asciiTheme="minorHAnsi" w:hAnsiTheme="minorHAnsi" w:cs="Arial"/>
                <w:bCs/>
                <w:sz w:val="22"/>
              </w:rPr>
              <w:t>Kandidat</w:t>
            </w:r>
            <w:r w:rsidR="00C26BAD" w:rsidRPr="000D3A59">
              <w:rPr>
                <w:rFonts w:asciiTheme="minorHAnsi" w:hAnsiTheme="minorHAnsi" w:cs="Arial"/>
                <w:bCs/>
                <w:sz w:val="22"/>
              </w:rPr>
              <w:t>:</w:t>
            </w:r>
          </w:p>
          <w:p w14:paraId="3C0D0164" w14:textId="77777777" w:rsidR="00C26BAD" w:rsidRPr="000D3A59" w:rsidRDefault="00C26BAD">
            <w:pPr>
              <w:rPr>
                <w:rFonts w:asciiTheme="minorHAnsi" w:hAnsiTheme="minorHAnsi" w:cs="Arial"/>
                <w:bCs/>
                <w:sz w:val="22"/>
              </w:rPr>
            </w:pPr>
          </w:p>
        </w:tc>
      </w:tr>
      <w:tr w:rsidR="00C26BAD" w:rsidRPr="000D3A59" w14:paraId="01E7330A" w14:textId="77777777">
        <w:trPr>
          <w:cantSplit/>
        </w:trPr>
        <w:tc>
          <w:tcPr>
            <w:tcW w:w="4503" w:type="dxa"/>
          </w:tcPr>
          <w:p w14:paraId="14E10A8E" w14:textId="77777777" w:rsidR="00C26BAD" w:rsidRPr="000D3A59" w:rsidRDefault="00C26BAD">
            <w:pPr>
              <w:rPr>
                <w:rFonts w:asciiTheme="minorHAnsi" w:hAnsiTheme="minorHAnsi" w:cs="Arial"/>
                <w:bCs/>
                <w:sz w:val="22"/>
              </w:rPr>
            </w:pPr>
          </w:p>
        </w:tc>
        <w:tc>
          <w:tcPr>
            <w:tcW w:w="4361" w:type="dxa"/>
          </w:tcPr>
          <w:p w14:paraId="185EA4DB" w14:textId="77777777" w:rsidR="00C26BAD" w:rsidRPr="000D3A59" w:rsidRDefault="00C26BAD">
            <w:pPr>
              <w:rPr>
                <w:rFonts w:asciiTheme="minorHAnsi" w:hAnsiTheme="minorHAnsi" w:cs="Arial"/>
                <w:bCs/>
                <w:sz w:val="22"/>
              </w:rPr>
            </w:pPr>
            <w:r>
              <w:rPr>
                <w:rFonts w:asciiTheme="minorHAnsi" w:hAnsiTheme="minorHAnsi" w:cs="Arial"/>
                <w:bCs/>
                <w:sz w:val="22"/>
              </w:rPr>
              <w:t>P</w:t>
            </w:r>
            <w:r w:rsidRPr="000D3A59">
              <w:rPr>
                <w:rFonts w:asciiTheme="minorHAnsi" w:hAnsiTheme="minorHAnsi" w:cs="Arial"/>
                <w:bCs/>
                <w:sz w:val="22"/>
              </w:rPr>
              <w:t>odpis:</w:t>
            </w:r>
          </w:p>
        </w:tc>
      </w:tr>
    </w:tbl>
    <w:p w14:paraId="1D9DB311" w14:textId="77777777" w:rsidR="00C26BAD" w:rsidRDefault="00C26BAD" w:rsidP="00C26BAD">
      <w:pPr>
        <w:rPr>
          <w:rFonts w:asciiTheme="minorHAnsi" w:hAnsiTheme="minorHAnsi" w:cstheme="minorHAnsi"/>
          <w:b/>
          <w:sz w:val="22"/>
        </w:rPr>
      </w:pPr>
    </w:p>
    <w:p w14:paraId="45EB6201" w14:textId="77777777" w:rsidR="00C26BAD" w:rsidRDefault="00C26BAD" w:rsidP="00C26BAD">
      <w:pPr>
        <w:jc w:val="right"/>
        <w:rPr>
          <w:rFonts w:asciiTheme="minorHAnsi" w:hAnsiTheme="minorHAnsi" w:cstheme="minorHAnsi"/>
          <w:b/>
          <w:sz w:val="22"/>
        </w:rPr>
      </w:pPr>
    </w:p>
    <w:p w14:paraId="721B8E23" w14:textId="77777777" w:rsidR="00C26BAD" w:rsidRDefault="00C26BAD" w:rsidP="00C26BAD">
      <w:pPr>
        <w:jc w:val="right"/>
        <w:rPr>
          <w:rFonts w:asciiTheme="minorHAnsi" w:hAnsiTheme="minorHAnsi" w:cstheme="minorHAnsi"/>
          <w:b/>
          <w:sz w:val="22"/>
        </w:rPr>
      </w:pPr>
    </w:p>
    <w:p w14:paraId="2628C363" w14:textId="77777777" w:rsidR="00C26BAD" w:rsidRDefault="00C26BAD" w:rsidP="00C26BAD">
      <w:pPr>
        <w:jc w:val="right"/>
        <w:rPr>
          <w:rFonts w:asciiTheme="minorHAnsi" w:hAnsiTheme="minorHAnsi" w:cstheme="minorHAnsi"/>
          <w:b/>
          <w:sz w:val="22"/>
        </w:rPr>
      </w:pPr>
    </w:p>
    <w:p w14:paraId="04DC6B62" w14:textId="77777777" w:rsidR="00C26BAD" w:rsidRDefault="00C26BAD" w:rsidP="00C26BAD">
      <w:pPr>
        <w:jc w:val="right"/>
        <w:rPr>
          <w:rFonts w:asciiTheme="minorHAnsi" w:hAnsiTheme="minorHAnsi" w:cstheme="minorHAnsi"/>
          <w:b/>
          <w:sz w:val="22"/>
        </w:rPr>
      </w:pPr>
    </w:p>
    <w:p w14:paraId="17104DD8" w14:textId="77777777" w:rsidR="00C26BAD" w:rsidRDefault="00C26BAD" w:rsidP="00C26BAD">
      <w:pPr>
        <w:jc w:val="right"/>
        <w:rPr>
          <w:rFonts w:asciiTheme="minorHAnsi" w:hAnsiTheme="minorHAnsi" w:cstheme="minorHAnsi"/>
          <w:b/>
          <w:sz w:val="22"/>
        </w:rPr>
      </w:pPr>
    </w:p>
    <w:p w14:paraId="678716A2" w14:textId="77777777" w:rsidR="00C26BAD" w:rsidRDefault="00C26BAD" w:rsidP="00C26BAD">
      <w:pPr>
        <w:jc w:val="right"/>
        <w:rPr>
          <w:rFonts w:asciiTheme="minorHAnsi" w:hAnsiTheme="minorHAnsi" w:cstheme="minorHAnsi"/>
          <w:b/>
          <w:sz w:val="22"/>
        </w:rPr>
      </w:pPr>
    </w:p>
    <w:p w14:paraId="447C2369" w14:textId="77777777" w:rsidR="00C26BAD" w:rsidRDefault="00C26BAD" w:rsidP="00C26BAD">
      <w:pPr>
        <w:jc w:val="right"/>
        <w:rPr>
          <w:rFonts w:asciiTheme="minorHAnsi" w:hAnsiTheme="minorHAnsi" w:cstheme="minorHAnsi"/>
          <w:b/>
          <w:sz w:val="22"/>
        </w:rPr>
      </w:pPr>
    </w:p>
    <w:p w14:paraId="696755D3" w14:textId="77777777" w:rsidR="00C26BAD" w:rsidRDefault="00C26BAD" w:rsidP="00C26BAD">
      <w:pPr>
        <w:jc w:val="right"/>
        <w:rPr>
          <w:rFonts w:asciiTheme="minorHAnsi" w:hAnsiTheme="minorHAnsi" w:cstheme="minorHAnsi"/>
          <w:b/>
          <w:sz w:val="22"/>
        </w:rPr>
      </w:pPr>
    </w:p>
    <w:p w14:paraId="3C5461F5" w14:textId="77777777" w:rsidR="00C26BAD" w:rsidRDefault="00C26BAD" w:rsidP="00C26BAD">
      <w:pPr>
        <w:jc w:val="right"/>
        <w:rPr>
          <w:rFonts w:asciiTheme="minorHAnsi" w:hAnsiTheme="minorHAnsi" w:cstheme="minorHAnsi"/>
          <w:b/>
          <w:sz w:val="22"/>
        </w:rPr>
      </w:pPr>
    </w:p>
    <w:p w14:paraId="7552B3AC" w14:textId="77777777" w:rsidR="00C26BAD" w:rsidRPr="00FF02DE" w:rsidRDefault="00C26BAD" w:rsidP="00E25A07">
      <w:pPr>
        <w:pStyle w:val="EGNavaden"/>
        <w:rPr>
          <w:b/>
          <w:sz w:val="22"/>
        </w:rPr>
      </w:pPr>
    </w:p>
    <w:p w14:paraId="00C3B364" w14:textId="77777777" w:rsidR="00C26BAD" w:rsidRPr="00FF02DE" w:rsidRDefault="00C26BAD" w:rsidP="00C26BAD">
      <w:pPr>
        <w:pStyle w:val="EGNavaden"/>
        <w:jc w:val="center"/>
        <w:rPr>
          <w:b/>
          <w:sz w:val="22"/>
        </w:rPr>
      </w:pPr>
    </w:p>
    <w:p w14:paraId="6EC5B800" w14:textId="77777777" w:rsidR="00C26BAD" w:rsidRPr="00FF02DE" w:rsidRDefault="00C26BAD" w:rsidP="00C26BAD">
      <w:pPr>
        <w:pStyle w:val="EGNavaden"/>
        <w:jc w:val="center"/>
        <w:rPr>
          <w:b/>
          <w:sz w:val="22"/>
        </w:rPr>
      </w:pPr>
    </w:p>
    <w:p w14:paraId="3230CC71" w14:textId="77777777" w:rsidR="00C26BAD" w:rsidRPr="00FF02DE" w:rsidRDefault="00C26BAD" w:rsidP="00C26BAD">
      <w:pPr>
        <w:pStyle w:val="EGNavaden"/>
        <w:jc w:val="center"/>
        <w:rPr>
          <w:b/>
          <w:sz w:val="22"/>
        </w:rPr>
      </w:pPr>
    </w:p>
    <w:p w14:paraId="151FD469" w14:textId="77777777" w:rsidR="00C26BAD" w:rsidRPr="00FF02DE" w:rsidRDefault="00C26BAD" w:rsidP="00C26BAD">
      <w:pPr>
        <w:pStyle w:val="EGNavaden"/>
        <w:jc w:val="center"/>
        <w:rPr>
          <w:b/>
          <w:sz w:val="22"/>
        </w:rPr>
      </w:pPr>
    </w:p>
    <w:p w14:paraId="01246CF5" w14:textId="77777777" w:rsidR="00C26BAD" w:rsidRDefault="00C26BAD" w:rsidP="00C26BAD">
      <w:pPr>
        <w:pStyle w:val="EGNavaden"/>
        <w:jc w:val="center"/>
        <w:rPr>
          <w:b/>
          <w:sz w:val="22"/>
        </w:rPr>
      </w:pPr>
    </w:p>
    <w:p w14:paraId="70C149F4" w14:textId="77777777" w:rsidR="000631C2" w:rsidRPr="00FF02DE" w:rsidRDefault="000631C2" w:rsidP="00C26BAD">
      <w:pPr>
        <w:pStyle w:val="EGNavaden"/>
        <w:jc w:val="center"/>
        <w:rPr>
          <w:b/>
          <w:sz w:val="22"/>
        </w:rPr>
      </w:pPr>
    </w:p>
    <w:p w14:paraId="529FDE2D" w14:textId="77777777" w:rsidR="0055090E" w:rsidRPr="00427C3D" w:rsidRDefault="0055090E" w:rsidP="0055090E">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 xml:space="preserve">Kandidat </w:t>
      </w:r>
      <w:r w:rsidRPr="00427C3D">
        <w:rPr>
          <w:rFonts w:asciiTheme="minorHAnsi" w:hAnsiTheme="minorHAnsi" w:cstheme="minorHAnsi"/>
          <w:color w:val="000000"/>
          <w:sz w:val="22"/>
          <w:lang w:eastAsia="sl-SI"/>
        </w:rPr>
        <w:t xml:space="preserve">predloži obrazec v 1. fazi v zahtevan informacijski sistem </w:t>
      </w:r>
    </w:p>
    <w:p w14:paraId="5A1B56C3" w14:textId="77777777" w:rsidR="0055090E" w:rsidRPr="00F22342" w:rsidRDefault="0055090E" w:rsidP="0055090E">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65DC5EB0" w14:textId="6E46F7C9" w:rsidR="0055090E" w:rsidRPr="00427C3D" w:rsidRDefault="0055090E" w:rsidP="0055090E">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Pr>
          <w:rFonts w:asciiTheme="minorHAnsi" w:hAnsiTheme="minorHAnsi" w:cstheme="minorHAnsi"/>
          <w:b/>
          <w:bCs/>
          <w:color w:val="000000"/>
          <w:sz w:val="22"/>
          <w:lang w:eastAsia="sl-SI"/>
        </w:rPr>
        <w:t xml:space="preserve"> 12</w:t>
      </w:r>
    </w:p>
    <w:p w14:paraId="52297CB3" w14:textId="77777777" w:rsidR="0055090E" w:rsidRPr="0082364F" w:rsidRDefault="0055090E" w:rsidP="0055090E">
      <w:pPr>
        <w:pStyle w:val="Odstavekseznama"/>
        <w:numPr>
          <w:ilvl w:val="0"/>
          <w:numId w:val="37"/>
        </w:numPr>
        <w:spacing w:after="200" w:line="276" w:lineRule="auto"/>
        <w:jc w:val="left"/>
        <w:rPr>
          <w:rFonts w:asciiTheme="minorHAnsi" w:hAnsiTheme="minorHAnsi" w:cstheme="minorHAnsi"/>
          <w:b/>
        </w:rPr>
      </w:pPr>
    </w:p>
    <w:p w14:paraId="1CA1B50C" w14:textId="77777777" w:rsidR="0055090E" w:rsidRPr="0082364F" w:rsidRDefault="0055090E" w:rsidP="0055090E">
      <w:pPr>
        <w:pStyle w:val="Odstavekseznama"/>
        <w:numPr>
          <w:ilvl w:val="0"/>
          <w:numId w:val="37"/>
        </w:numPr>
        <w:spacing w:after="200" w:line="276" w:lineRule="auto"/>
        <w:jc w:val="left"/>
        <w:rPr>
          <w:rFonts w:asciiTheme="minorHAnsi" w:hAnsiTheme="minorHAnsi" w:cstheme="minorHAnsi"/>
          <w:b/>
        </w:rPr>
      </w:pPr>
    </w:p>
    <w:p w14:paraId="02AB54EC" w14:textId="77777777" w:rsidR="0055090E" w:rsidRPr="0082364F" w:rsidRDefault="0055090E" w:rsidP="0055090E">
      <w:pPr>
        <w:pStyle w:val="Odstavekseznama"/>
        <w:numPr>
          <w:ilvl w:val="0"/>
          <w:numId w:val="37"/>
        </w:numPr>
        <w:spacing w:after="200" w:line="276" w:lineRule="auto"/>
        <w:jc w:val="center"/>
        <w:rPr>
          <w:rFonts w:asciiTheme="minorHAnsi" w:hAnsiTheme="minorHAnsi" w:cstheme="minorHAnsi"/>
          <w:b/>
        </w:rPr>
      </w:pPr>
    </w:p>
    <w:p w14:paraId="01E580C2" w14:textId="77777777" w:rsidR="0055090E" w:rsidRPr="00C26BAD" w:rsidRDefault="0055090E" w:rsidP="0055090E">
      <w:pPr>
        <w:pStyle w:val="Odstavekseznama"/>
        <w:numPr>
          <w:ilvl w:val="0"/>
          <w:numId w:val="37"/>
        </w:numPr>
        <w:spacing w:after="200" w:line="276" w:lineRule="auto"/>
        <w:jc w:val="center"/>
        <w:rPr>
          <w:rFonts w:asciiTheme="minorHAnsi" w:hAnsiTheme="minorHAnsi" w:cstheme="minorHAnsi"/>
          <w:b/>
          <w:sz w:val="22"/>
        </w:rPr>
      </w:pPr>
      <w:r>
        <w:rPr>
          <w:rFonts w:asciiTheme="minorHAnsi" w:hAnsiTheme="minorHAnsi" w:cstheme="minorHAnsi"/>
          <w:b/>
          <w:sz w:val="22"/>
        </w:rPr>
        <w:t>Akt o skupnem nastopanju</w:t>
      </w:r>
    </w:p>
    <w:p w14:paraId="5C894D99" w14:textId="77777777" w:rsidR="0055090E" w:rsidRPr="00C26BAD" w:rsidRDefault="0055090E" w:rsidP="0055090E">
      <w:pPr>
        <w:pStyle w:val="Odstavekseznama"/>
        <w:numPr>
          <w:ilvl w:val="0"/>
          <w:numId w:val="37"/>
        </w:numPr>
        <w:spacing w:after="200" w:line="276" w:lineRule="auto"/>
        <w:jc w:val="left"/>
        <w:rPr>
          <w:rFonts w:asciiTheme="minorHAnsi" w:hAnsiTheme="minorHAnsi" w:cstheme="minorHAnsi"/>
          <w:b/>
          <w:sz w:val="22"/>
        </w:rPr>
      </w:pPr>
    </w:p>
    <w:p w14:paraId="1A72BD1F" w14:textId="77777777" w:rsidR="0055090E" w:rsidRPr="0082364F" w:rsidRDefault="0055090E" w:rsidP="0055090E">
      <w:pPr>
        <w:pStyle w:val="Odstavekseznama"/>
        <w:numPr>
          <w:ilvl w:val="0"/>
          <w:numId w:val="37"/>
        </w:numPr>
        <w:autoSpaceDE w:val="0"/>
        <w:autoSpaceDN w:val="0"/>
        <w:adjustRightInd w:val="0"/>
        <w:spacing w:after="200" w:line="276" w:lineRule="auto"/>
        <w:jc w:val="center"/>
        <w:rPr>
          <w:rFonts w:asciiTheme="minorHAnsi" w:hAnsiTheme="minorHAnsi" w:cstheme="minorHAnsi"/>
        </w:rPr>
      </w:pPr>
      <w:r w:rsidRPr="00C26BAD">
        <w:rPr>
          <w:rFonts w:asciiTheme="minorHAnsi" w:hAnsiTheme="minorHAnsi" w:cstheme="minorHAnsi"/>
          <w:b/>
          <w:sz w:val="22"/>
        </w:rPr>
        <w:t xml:space="preserve">(v skladu s točko </w:t>
      </w:r>
      <w:r>
        <w:rPr>
          <w:rFonts w:asciiTheme="minorHAnsi" w:hAnsiTheme="minorHAnsi" w:cstheme="minorHAnsi"/>
          <w:b/>
          <w:sz w:val="22"/>
        </w:rPr>
        <w:t>11.3.1</w:t>
      </w:r>
      <w:r w:rsidRPr="00C26BAD">
        <w:rPr>
          <w:rFonts w:asciiTheme="minorHAnsi" w:hAnsiTheme="minorHAnsi" w:cstheme="minorHAnsi"/>
          <w:b/>
          <w:sz w:val="22"/>
        </w:rPr>
        <w:t>)</w:t>
      </w:r>
    </w:p>
    <w:p w14:paraId="3ECE1897" w14:textId="77777777" w:rsidR="0055090E" w:rsidRDefault="0055090E" w:rsidP="0055090E">
      <w:pPr>
        <w:rPr>
          <w:rFonts w:ascii="Segoe UI" w:hAnsi="Segoe UI" w:cs="Segoe UI"/>
          <w:sz w:val="22"/>
          <w:lang w:eastAsia="sl-SI"/>
        </w:rPr>
      </w:pPr>
    </w:p>
    <w:p w14:paraId="039239E4" w14:textId="77777777" w:rsidR="0055090E" w:rsidRDefault="0055090E" w:rsidP="0055090E">
      <w:pPr>
        <w:rPr>
          <w:rFonts w:ascii="Segoe UI" w:hAnsi="Segoe UI" w:cs="Segoe UI"/>
          <w:sz w:val="22"/>
          <w:lang w:eastAsia="sl-SI"/>
        </w:rPr>
      </w:pPr>
    </w:p>
    <w:p w14:paraId="1BC39BEC" w14:textId="77777777" w:rsidR="0055090E" w:rsidRDefault="0055090E" w:rsidP="0055090E">
      <w:pPr>
        <w:rPr>
          <w:rFonts w:ascii="Segoe UI" w:hAnsi="Segoe UI" w:cs="Segoe UI"/>
          <w:sz w:val="22"/>
          <w:lang w:eastAsia="sl-SI"/>
        </w:rPr>
      </w:pPr>
    </w:p>
    <w:p w14:paraId="3A417A23" w14:textId="77777777" w:rsidR="0055090E" w:rsidRDefault="0055090E" w:rsidP="0055090E">
      <w:pPr>
        <w:rPr>
          <w:rFonts w:ascii="Segoe UI" w:hAnsi="Segoe UI" w:cs="Segoe UI"/>
          <w:sz w:val="22"/>
          <w:lang w:eastAsia="sl-SI"/>
        </w:rPr>
      </w:pPr>
    </w:p>
    <w:p w14:paraId="2D65EEE9"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6C60176"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5E3902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5AAB62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5F6AC71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25F9645"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69070A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C9A02C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B0BA8CA"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1011670"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B8D924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1EB5D8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9B6790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1A5D5A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2D8D65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7C1E761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BFCA7BD"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7C411B2"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849B95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493EE4D"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F4E77F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E8D8188"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71173C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A55D54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A30B49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357E39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5B8AD2BB"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81A609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3F3B01AA"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EA615E9"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5579E54"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6118084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35B05A1"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10D854B7"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08178CDF" w14:textId="77777777" w:rsidR="0055090E" w:rsidRDefault="0055090E" w:rsidP="0028786F">
      <w:pPr>
        <w:autoSpaceDE w:val="0"/>
        <w:autoSpaceDN w:val="0"/>
        <w:adjustRightInd w:val="0"/>
        <w:spacing w:line="240" w:lineRule="auto"/>
        <w:jc w:val="left"/>
        <w:rPr>
          <w:rFonts w:asciiTheme="minorHAnsi" w:hAnsiTheme="minorHAnsi" w:cstheme="minorHAnsi"/>
          <w:color w:val="000000"/>
          <w:sz w:val="22"/>
          <w:lang w:eastAsia="sl-SI"/>
        </w:rPr>
      </w:pPr>
    </w:p>
    <w:p w14:paraId="236CBEF3" w14:textId="77777777" w:rsidR="00220BD7" w:rsidRDefault="00220BD7" w:rsidP="0028786F">
      <w:pPr>
        <w:autoSpaceDE w:val="0"/>
        <w:autoSpaceDN w:val="0"/>
        <w:adjustRightInd w:val="0"/>
        <w:spacing w:line="240" w:lineRule="auto"/>
        <w:jc w:val="left"/>
        <w:rPr>
          <w:rFonts w:asciiTheme="minorHAnsi" w:hAnsiTheme="minorHAnsi" w:cstheme="minorHAnsi"/>
          <w:color w:val="000000"/>
          <w:sz w:val="22"/>
          <w:lang w:eastAsia="sl-SI"/>
        </w:rPr>
      </w:pPr>
    </w:p>
    <w:p w14:paraId="5E6728C1" w14:textId="0A316141" w:rsidR="0028786F" w:rsidRPr="00427C3D" w:rsidRDefault="0028786F" w:rsidP="0028786F">
      <w:pPr>
        <w:autoSpaceDE w:val="0"/>
        <w:autoSpaceDN w:val="0"/>
        <w:adjustRightInd w:val="0"/>
        <w:spacing w:line="240" w:lineRule="auto"/>
        <w:jc w:val="left"/>
        <w:rPr>
          <w:rFonts w:asciiTheme="minorHAnsi" w:hAnsiTheme="minorHAnsi" w:cstheme="minorHAnsi"/>
          <w:color w:val="000000"/>
          <w:sz w:val="22"/>
          <w:lang w:eastAsia="sl-SI"/>
        </w:rPr>
      </w:pPr>
      <w:r>
        <w:rPr>
          <w:rFonts w:asciiTheme="minorHAnsi" w:hAnsiTheme="minorHAnsi" w:cstheme="minorHAnsi"/>
          <w:color w:val="000000"/>
          <w:sz w:val="22"/>
          <w:lang w:eastAsia="sl-SI"/>
        </w:rPr>
        <w:t>Kandidat</w:t>
      </w:r>
      <w:r w:rsidR="00323ED6">
        <w:rPr>
          <w:rFonts w:asciiTheme="minorHAnsi" w:hAnsiTheme="minorHAnsi" w:cstheme="minorHAnsi"/>
          <w:color w:val="000000"/>
          <w:sz w:val="22"/>
          <w:lang w:eastAsia="sl-SI"/>
        </w:rPr>
        <w:t>, ki nastopa s podizvajalcem,</w:t>
      </w:r>
      <w:r>
        <w:rPr>
          <w:rFonts w:asciiTheme="minorHAnsi" w:hAnsiTheme="minorHAnsi" w:cstheme="minorHAnsi"/>
          <w:color w:val="000000"/>
          <w:sz w:val="22"/>
          <w:lang w:eastAsia="sl-SI"/>
        </w:rPr>
        <w:t xml:space="preserve"> </w:t>
      </w:r>
      <w:r w:rsidRPr="00427C3D">
        <w:rPr>
          <w:rFonts w:asciiTheme="minorHAnsi" w:hAnsiTheme="minorHAnsi" w:cstheme="minorHAnsi"/>
          <w:color w:val="000000"/>
          <w:sz w:val="22"/>
          <w:lang w:eastAsia="sl-SI"/>
        </w:rPr>
        <w:t xml:space="preserve">predloži obrazec v 1. fazi v zahtevan informacijski sistem </w:t>
      </w:r>
    </w:p>
    <w:p w14:paraId="36935AFE" w14:textId="77777777" w:rsidR="0028786F" w:rsidRPr="00F22342" w:rsidRDefault="0028786F" w:rsidP="0028786F">
      <w:pPr>
        <w:pStyle w:val="Odstavekseznama"/>
        <w:numPr>
          <w:ilvl w:val="0"/>
          <w:numId w:val="37"/>
        </w:numPr>
        <w:autoSpaceDE w:val="0"/>
        <w:autoSpaceDN w:val="0"/>
        <w:adjustRightInd w:val="0"/>
        <w:spacing w:line="240" w:lineRule="auto"/>
        <w:rPr>
          <w:rFonts w:asciiTheme="minorHAnsi" w:hAnsiTheme="minorHAnsi" w:cstheme="minorHAnsi"/>
          <w:b/>
          <w:bCs/>
          <w:color w:val="000000"/>
          <w:sz w:val="22"/>
          <w:lang w:eastAsia="sl-SI"/>
        </w:rPr>
      </w:pPr>
    </w:p>
    <w:p w14:paraId="4E1684CF" w14:textId="1FC9385C" w:rsidR="0028786F" w:rsidRPr="00427C3D" w:rsidRDefault="0028786F" w:rsidP="0028786F">
      <w:pPr>
        <w:autoSpaceDE w:val="0"/>
        <w:autoSpaceDN w:val="0"/>
        <w:adjustRightInd w:val="0"/>
        <w:spacing w:line="240" w:lineRule="auto"/>
        <w:rPr>
          <w:rFonts w:asciiTheme="minorHAnsi" w:hAnsiTheme="minorHAnsi" w:cstheme="minorHAnsi"/>
          <w:color w:val="000000"/>
          <w:sz w:val="22"/>
          <w:lang w:eastAsia="sl-SI"/>
        </w:rPr>
      </w:pPr>
      <w:r w:rsidRPr="00427C3D">
        <w:rPr>
          <w:rFonts w:asciiTheme="minorHAnsi" w:hAnsiTheme="minorHAnsi" w:cstheme="minorHAnsi"/>
          <w:b/>
          <w:bCs/>
          <w:color w:val="000000"/>
          <w:sz w:val="22"/>
          <w:lang w:eastAsia="sl-SI"/>
        </w:rPr>
        <w:t>Obrazec št.</w:t>
      </w:r>
      <w:r>
        <w:rPr>
          <w:rFonts w:asciiTheme="minorHAnsi" w:hAnsiTheme="minorHAnsi" w:cstheme="minorHAnsi"/>
          <w:b/>
          <w:bCs/>
          <w:color w:val="000000"/>
          <w:sz w:val="22"/>
          <w:lang w:eastAsia="sl-SI"/>
        </w:rPr>
        <w:t xml:space="preserve"> 1</w:t>
      </w:r>
      <w:r w:rsidR="0055090E">
        <w:rPr>
          <w:rFonts w:asciiTheme="minorHAnsi" w:hAnsiTheme="minorHAnsi" w:cstheme="minorHAnsi"/>
          <w:b/>
          <w:bCs/>
          <w:color w:val="000000"/>
          <w:sz w:val="22"/>
          <w:lang w:eastAsia="sl-SI"/>
        </w:rPr>
        <w:t>3</w:t>
      </w:r>
      <w:r w:rsidR="000631C2">
        <w:rPr>
          <w:rStyle w:val="Sprotnaopomba-sklic"/>
          <w:rFonts w:cstheme="minorHAnsi"/>
          <w:b/>
          <w:bCs/>
          <w:color w:val="000000"/>
          <w:lang w:eastAsia="sl-SI"/>
        </w:rPr>
        <w:footnoteReference w:id="4"/>
      </w:r>
    </w:p>
    <w:p w14:paraId="6720B188" w14:textId="77777777" w:rsidR="00ED36EE" w:rsidRPr="003126ED" w:rsidRDefault="00ED36EE" w:rsidP="00ED36EE">
      <w:pPr>
        <w:rPr>
          <w:rFonts w:asciiTheme="minorHAnsi" w:hAnsiTheme="minorHAnsi" w:cs="Arial"/>
          <w:b/>
          <w:sz w:val="21"/>
          <w:szCs w:val="21"/>
        </w:rPr>
      </w:pPr>
    </w:p>
    <w:p w14:paraId="6C4793B5" w14:textId="13BB6574" w:rsidR="00ED36EE" w:rsidRPr="00C9705E" w:rsidRDefault="00ED36EE" w:rsidP="00ED36EE">
      <w:pPr>
        <w:rPr>
          <w:rFonts w:ascii="Calibri" w:hAnsi="Calibri" w:cs="Arial"/>
          <w:b/>
          <w:sz w:val="21"/>
          <w:szCs w:val="21"/>
        </w:rPr>
      </w:pPr>
      <w:r w:rsidRPr="00C9705E">
        <w:rPr>
          <w:rFonts w:ascii="Calibri" w:hAnsi="Calibri" w:cs="Arial"/>
          <w:b/>
          <w:sz w:val="21"/>
          <w:szCs w:val="21"/>
        </w:rPr>
        <w:t xml:space="preserve">PODIZVAJALEC: </w:t>
      </w:r>
      <w:r w:rsidRPr="00C9705E">
        <w:rPr>
          <w:rFonts w:ascii="Calibri" w:hAnsi="Calibri" w:cs="Arial"/>
          <w:b/>
          <w:sz w:val="21"/>
          <w:szCs w:val="21"/>
        </w:rPr>
        <w:tab/>
        <w:t xml:space="preserve"> </w:t>
      </w:r>
      <w:r>
        <w:rPr>
          <w:rFonts w:ascii="Calibri" w:hAnsi="Calibri" w:cs="Arial"/>
          <w:b/>
          <w:sz w:val="21"/>
          <w:szCs w:val="21"/>
        </w:rPr>
        <w:tab/>
      </w:r>
      <w:r w:rsidRPr="00C9705E">
        <w:rPr>
          <w:rFonts w:ascii="Calibri" w:hAnsi="Calibri" w:cs="Arial"/>
          <w:b/>
          <w:sz w:val="21"/>
          <w:szCs w:val="21"/>
        </w:rPr>
        <w:t xml:space="preserve">1. podizvajalec ob oddaji </w:t>
      </w:r>
      <w:r w:rsidR="00066550">
        <w:rPr>
          <w:rFonts w:ascii="Calibri" w:hAnsi="Calibri" w:cs="Arial"/>
          <w:b/>
          <w:sz w:val="21"/>
          <w:szCs w:val="21"/>
        </w:rPr>
        <w:t>prijave</w:t>
      </w:r>
      <w:r w:rsidRPr="00C9705E">
        <w:rPr>
          <w:rFonts w:ascii="Calibri" w:hAnsi="Calibri" w:cs="Arial"/>
          <w:b/>
          <w:sz w:val="21"/>
          <w:szCs w:val="21"/>
        </w:rPr>
        <w:tab/>
      </w:r>
    </w:p>
    <w:p w14:paraId="10FA76C6" w14:textId="77777777" w:rsidR="00ED36EE" w:rsidRPr="00C9705E" w:rsidRDefault="00ED36EE" w:rsidP="00ED36EE">
      <w:pPr>
        <w:ind w:left="1416" w:firstLine="708"/>
        <w:rPr>
          <w:rFonts w:ascii="Calibri" w:hAnsi="Calibri" w:cs="Arial"/>
          <w:b/>
          <w:sz w:val="21"/>
          <w:szCs w:val="21"/>
        </w:rPr>
      </w:pPr>
      <w:r w:rsidRPr="00C9705E">
        <w:rPr>
          <w:rFonts w:ascii="Calibri" w:hAnsi="Calibri" w:cs="Arial"/>
          <w:b/>
          <w:sz w:val="21"/>
          <w:szCs w:val="21"/>
        </w:rPr>
        <w:t>2. zamenjava podizvajalec (v času izvajanja pogodbe)</w:t>
      </w:r>
    </w:p>
    <w:p w14:paraId="73AB52AF" w14:textId="77777777" w:rsidR="00ED36EE" w:rsidRPr="00C9705E" w:rsidRDefault="00ED36EE" w:rsidP="00ED36EE">
      <w:pPr>
        <w:ind w:left="1416" w:firstLine="708"/>
        <w:rPr>
          <w:rFonts w:ascii="Calibri" w:hAnsi="Calibri" w:cs="Arial"/>
          <w:b/>
          <w:sz w:val="21"/>
          <w:szCs w:val="21"/>
        </w:rPr>
      </w:pPr>
      <w:r w:rsidRPr="00C9705E">
        <w:rPr>
          <w:rFonts w:ascii="Calibri" w:hAnsi="Calibri" w:cs="Arial"/>
          <w:b/>
          <w:sz w:val="21"/>
          <w:szCs w:val="21"/>
        </w:rPr>
        <w:t>3. nov podizvajalec (v času izvajanja pogodbe)</w:t>
      </w:r>
    </w:p>
    <w:p w14:paraId="0E8FEBBA" w14:textId="77777777" w:rsidR="00ED36EE" w:rsidRPr="00650427" w:rsidRDefault="00ED36EE" w:rsidP="00ED36EE">
      <w:pPr>
        <w:ind w:left="2124"/>
        <w:rPr>
          <w:rFonts w:ascii="Calibri" w:hAnsi="Calibri" w:cs="Arial"/>
          <w:i/>
          <w:sz w:val="18"/>
          <w:szCs w:val="21"/>
        </w:rPr>
      </w:pPr>
      <w:r w:rsidRPr="00650427">
        <w:rPr>
          <w:rFonts w:ascii="Calibri" w:hAnsi="Calibri" w:cs="Arial"/>
          <w:i/>
          <w:sz w:val="18"/>
          <w:szCs w:val="21"/>
        </w:rPr>
        <w:t>(ustrezno obkroži)</w:t>
      </w:r>
    </w:p>
    <w:tbl>
      <w:tblPr>
        <w:tblW w:w="0" w:type="auto"/>
        <w:tblInd w:w="2" w:type="dxa"/>
        <w:tblLayout w:type="fixed"/>
        <w:tblLook w:val="04A0" w:firstRow="1" w:lastRow="0" w:firstColumn="1" w:lastColumn="0" w:noHBand="0" w:noVBand="1"/>
      </w:tblPr>
      <w:tblGrid>
        <w:gridCol w:w="3367"/>
        <w:gridCol w:w="5813"/>
      </w:tblGrid>
      <w:tr w:rsidR="00ED36EE" w:rsidRPr="00C9705E" w14:paraId="30B7081F" w14:textId="77777777">
        <w:tc>
          <w:tcPr>
            <w:tcW w:w="3367" w:type="dxa"/>
          </w:tcPr>
          <w:p w14:paraId="425304A1" w14:textId="77777777" w:rsidR="00ED36EE" w:rsidRPr="00C9705E" w:rsidRDefault="00ED36EE">
            <w:pPr>
              <w:rPr>
                <w:rFonts w:ascii="Calibri" w:hAnsi="Calibri" w:cs="Arial"/>
                <w:sz w:val="21"/>
                <w:szCs w:val="21"/>
              </w:rPr>
            </w:pPr>
          </w:p>
          <w:p w14:paraId="05E567F6" w14:textId="77777777" w:rsidR="00ED36EE" w:rsidRPr="00C9705E" w:rsidRDefault="00ED36EE">
            <w:pPr>
              <w:rPr>
                <w:rFonts w:ascii="Calibri" w:hAnsi="Calibri" w:cs="Arial"/>
                <w:sz w:val="21"/>
                <w:szCs w:val="21"/>
              </w:rPr>
            </w:pPr>
            <w:r w:rsidRPr="00C9705E">
              <w:rPr>
                <w:rFonts w:ascii="Calibri" w:hAnsi="Calibri" w:cs="Arial"/>
                <w:sz w:val="21"/>
                <w:szCs w:val="21"/>
              </w:rPr>
              <w:t>Naziv podizvajalca:</w:t>
            </w:r>
          </w:p>
        </w:tc>
        <w:tc>
          <w:tcPr>
            <w:tcW w:w="5813" w:type="dxa"/>
          </w:tcPr>
          <w:p w14:paraId="4CD2092E" w14:textId="77777777" w:rsidR="00ED36EE" w:rsidRPr="00C9705E" w:rsidRDefault="00ED36EE">
            <w:pPr>
              <w:rPr>
                <w:rFonts w:ascii="Calibri" w:hAnsi="Calibri" w:cs="Arial"/>
                <w:sz w:val="21"/>
                <w:szCs w:val="21"/>
              </w:rPr>
            </w:pPr>
          </w:p>
        </w:tc>
      </w:tr>
      <w:tr w:rsidR="00ED36EE" w:rsidRPr="00C9705E" w14:paraId="0CA50111" w14:textId="77777777">
        <w:tc>
          <w:tcPr>
            <w:tcW w:w="3367" w:type="dxa"/>
          </w:tcPr>
          <w:p w14:paraId="78BF6201" w14:textId="77777777" w:rsidR="00ED36EE" w:rsidRPr="00C9705E" w:rsidRDefault="00ED36EE">
            <w:pPr>
              <w:rPr>
                <w:rFonts w:ascii="Calibri" w:hAnsi="Calibri" w:cs="Arial"/>
                <w:sz w:val="21"/>
                <w:szCs w:val="21"/>
              </w:rPr>
            </w:pPr>
          </w:p>
          <w:p w14:paraId="611FAAE9" w14:textId="77777777" w:rsidR="00ED36EE" w:rsidRPr="00C9705E" w:rsidRDefault="00ED36EE">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16EC91E0" w14:textId="77777777" w:rsidR="00ED36EE" w:rsidRPr="00C9705E" w:rsidRDefault="00ED36EE">
            <w:pPr>
              <w:rPr>
                <w:rFonts w:ascii="Calibri" w:hAnsi="Calibri" w:cs="Arial"/>
                <w:sz w:val="21"/>
                <w:szCs w:val="21"/>
              </w:rPr>
            </w:pPr>
          </w:p>
        </w:tc>
      </w:tr>
      <w:tr w:rsidR="00ED36EE" w:rsidRPr="00C9705E" w14:paraId="2A173F95" w14:textId="77777777">
        <w:tc>
          <w:tcPr>
            <w:tcW w:w="3367" w:type="dxa"/>
          </w:tcPr>
          <w:p w14:paraId="31268F9D" w14:textId="77777777" w:rsidR="00ED36EE" w:rsidRPr="00C9705E" w:rsidRDefault="00ED36EE">
            <w:pPr>
              <w:rPr>
                <w:rFonts w:ascii="Calibri" w:hAnsi="Calibri" w:cs="Arial"/>
                <w:sz w:val="21"/>
                <w:szCs w:val="21"/>
              </w:rPr>
            </w:pPr>
          </w:p>
          <w:p w14:paraId="2F605AD8" w14:textId="77777777" w:rsidR="00ED36EE" w:rsidRPr="00C9705E" w:rsidRDefault="00ED36EE">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1E89DE06" w14:textId="77777777" w:rsidR="00ED36EE" w:rsidRPr="00C9705E" w:rsidRDefault="00ED36EE">
            <w:pPr>
              <w:rPr>
                <w:rFonts w:ascii="Calibri" w:hAnsi="Calibri" w:cs="Arial"/>
                <w:sz w:val="21"/>
                <w:szCs w:val="21"/>
              </w:rPr>
            </w:pPr>
          </w:p>
        </w:tc>
      </w:tr>
      <w:tr w:rsidR="00ED36EE" w:rsidRPr="00C9705E" w14:paraId="5A4B077C" w14:textId="77777777">
        <w:tc>
          <w:tcPr>
            <w:tcW w:w="3367" w:type="dxa"/>
          </w:tcPr>
          <w:p w14:paraId="58EF01D5" w14:textId="77777777" w:rsidR="00ED36EE" w:rsidRPr="00C9705E" w:rsidRDefault="00ED36EE">
            <w:pPr>
              <w:rPr>
                <w:rFonts w:ascii="Calibri" w:hAnsi="Calibri" w:cs="Arial"/>
                <w:sz w:val="21"/>
                <w:szCs w:val="21"/>
              </w:rPr>
            </w:pPr>
          </w:p>
          <w:p w14:paraId="642625E3" w14:textId="77777777" w:rsidR="00ED36EE" w:rsidRPr="00C9705E" w:rsidRDefault="00ED36EE">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268869AE" w14:textId="77777777" w:rsidR="00ED36EE" w:rsidRPr="00C9705E" w:rsidRDefault="00ED36EE">
            <w:pPr>
              <w:rPr>
                <w:rFonts w:ascii="Calibri" w:hAnsi="Calibri" w:cs="Arial"/>
                <w:sz w:val="21"/>
                <w:szCs w:val="21"/>
              </w:rPr>
            </w:pPr>
          </w:p>
        </w:tc>
      </w:tr>
      <w:tr w:rsidR="00ED36EE" w:rsidRPr="00C9705E" w14:paraId="656AA748" w14:textId="77777777">
        <w:tc>
          <w:tcPr>
            <w:tcW w:w="3367" w:type="dxa"/>
            <w:hideMark/>
          </w:tcPr>
          <w:p w14:paraId="0B6B00A2" w14:textId="77777777" w:rsidR="00ED36EE" w:rsidRPr="00C9705E" w:rsidRDefault="00ED36EE">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2303FF80" w14:textId="77777777" w:rsidR="00ED36EE" w:rsidRPr="00C9705E" w:rsidRDefault="00ED36EE">
            <w:pPr>
              <w:tabs>
                <w:tab w:val="center" w:pos="4320"/>
                <w:tab w:val="right" w:pos="8640"/>
              </w:tabs>
              <w:rPr>
                <w:rFonts w:ascii="Calibri" w:hAnsi="Calibri" w:cs="Arial"/>
                <w:sz w:val="21"/>
                <w:szCs w:val="21"/>
              </w:rPr>
            </w:pPr>
          </w:p>
          <w:p w14:paraId="6B6D9143" w14:textId="77777777" w:rsidR="00ED36EE" w:rsidRPr="00C9705E" w:rsidRDefault="00ED36EE">
            <w:pPr>
              <w:tabs>
                <w:tab w:val="center" w:pos="4320"/>
                <w:tab w:val="right" w:pos="8640"/>
              </w:tabs>
              <w:rPr>
                <w:rFonts w:ascii="Calibri" w:hAnsi="Calibri" w:cs="Arial"/>
                <w:sz w:val="21"/>
                <w:szCs w:val="21"/>
              </w:rPr>
            </w:pPr>
          </w:p>
        </w:tc>
      </w:tr>
    </w:tbl>
    <w:p w14:paraId="47A05D62" w14:textId="77777777" w:rsidR="00ED36EE" w:rsidRPr="00C9705E" w:rsidRDefault="00ED36EE" w:rsidP="00ED36EE">
      <w:pPr>
        <w:rPr>
          <w:rFonts w:ascii="Calibri" w:hAnsi="Calibri" w:cs="Arial"/>
          <w:sz w:val="21"/>
          <w:szCs w:val="21"/>
        </w:rPr>
      </w:pPr>
    </w:p>
    <w:p w14:paraId="6E2B457A" w14:textId="6B0938EA" w:rsidR="00ED36EE" w:rsidRPr="00C9705E" w:rsidRDefault="00ED36EE" w:rsidP="00ED36EE">
      <w:pPr>
        <w:rPr>
          <w:rFonts w:ascii="Calibri" w:hAnsi="Calibri" w:cs="Arial"/>
          <w:sz w:val="21"/>
          <w:szCs w:val="21"/>
        </w:rPr>
      </w:pPr>
      <w:r w:rsidRPr="00C9705E">
        <w:rPr>
          <w:rFonts w:ascii="Calibri" w:hAnsi="Calibri" w:cs="Arial"/>
          <w:sz w:val="21"/>
          <w:szCs w:val="21"/>
        </w:rPr>
        <w:t>Pri izvedbi predmeta javnega naročila bomo izvajali naslednja dela</w:t>
      </w:r>
      <w:r w:rsidR="007356B3">
        <w:rPr>
          <w:rStyle w:val="Sprotnaopomba-sklic"/>
          <w:rFonts w:cs="Arial"/>
          <w:szCs w:val="21"/>
        </w:rPr>
        <w:footnoteReference w:id="5"/>
      </w:r>
      <w:r w:rsidRPr="00C9705E">
        <w:rPr>
          <w:rFonts w:ascii="Calibri" w:hAnsi="Calibri" w:cs="Arial"/>
          <w:sz w:val="21"/>
          <w:szCs w:val="21"/>
        </w:rPr>
        <w:t xml:space="preserve">: </w:t>
      </w:r>
    </w:p>
    <w:p w14:paraId="0D154119" w14:textId="77777777" w:rsidR="00ED36EE" w:rsidRPr="00C9705E" w:rsidRDefault="00ED36EE" w:rsidP="00ED36EE">
      <w:pPr>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036F2597" w14:textId="399143D5" w:rsidR="00ED36EE" w:rsidRPr="00C9705E" w:rsidRDefault="00ED36EE" w:rsidP="00ED36EE">
      <w:pPr>
        <w:rPr>
          <w:rFonts w:ascii="Calibri" w:hAnsi="Calibri" w:cs="Arial"/>
          <w:bCs/>
          <w:i/>
          <w:iCs/>
          <w:sz w:val="21"/>
          <w:szCs w:val="21"/>
        </w:rPr>
      </w:pPr>
      <w:r w:rsidRPr="00C9705E">
        <w:rPr>
          <w:rFonts w:ascii="Calibri" w:hAnsi="Calibri" w:cs="Arial"/>
          <w:bCs/>
          <w:i/>
          <w:iCs/>
          <w:sz w:val="21"/>
          <w:szCs w:val="21"/>
        </w:rPr>
        <w:t xml:space="preserve">(navesti dela, ki jih bo izvajal podizvajalec, </w:t>
      </w:r>
      <w:r w:rsidRPr="00FA63C7">
        <w:rPr>
          <w:rFonts w:ascii="Calibri" w:hAnsi="Calibri" w:cs="Arial"/>
          <w:bCs/>
          <w:i/>
          <w:iCs/>
          <w:sz w:val="21"/>
          <w:szCs w:val="21"/>
        </w:rPr>
        <w:t>količino in vrednost</w:t>
      </w:r>
      <w:r w:rsidRPr="00AB5836">
        <w:rPr>
          <w:rFonts w:ascii="Calibri" w:hAnsi="Calibri" w:cs="Arial"/>
          <w:bCs/>
          <w:i/>
          <w:iCs/>
          <w:sz w:val="21"/>
          <w:szCs w:val="21"/>
        </w:rPr>
        <w:t xml:space="preserve"> del</w:t>
      </w:r>
      <w:r w:rsidRPr="00C9705E">
        <w:rPr>
          <w:rFonts w:ascii="Calibri" w:hAnsi="Calibri" w:cs="Arial"/>
          <w:bCs/>
          <w:i/>
          <w:iCs/>
          <w:sz w:val="21"/>
          <w:szCs w:val="21"/>
        </w:rPr>
        <w:t xml:space="preserve">) </w:t>
      </w:r>
    </w:p>
    <w:p w14:paraId="5A01CC99" w14:textId="77777777" w:rsidR="00ED36EE" w:rsidRPr="00C9705E" w:rsidRDefault="00ED36EE" w:rsidP="00ED36EE">
      <w:pPr>
        <w:rPr>
          <w:rFonts w:ascii="Calibri" w:hAnsi="Calibri" w:cs="Arial"/>
          <w:sz w:val="21"/>
          <w:szCs w:val="21"/>
        </w:rPr>
      </w:pPr>
    </w:p>
    <w:p w14:paraId="1212F302" w14:textId="77777777" w:rsidR="00ED36EE" w:rsidRPr="00C9705E" w:rsidRDefault="00ED36EE" w:rsidP="00ED36EE">
      <w:pPr>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7C015D01" w14:textId="77777777" w:rsidR="00ED36EE" w:rsidRPr="00C9705E" w:rsidRDefault="00ED36EE" w:rsidP="00ED36EE">
      <w:pPr>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5B59E1ED" w14:textId="77777777" w:rsidR="00ED36EE" w:rsidRPr="00B33AE4" w:rsidRDefault="00ED36EE" w:rsidP="00ED36EE">
      <w:pPr>
        <w:pStyle w:val="EGNavaden"/>
        <w:rPr>
          <w:rFonts w:cstheme="minorHAnsi"/>
          <w:sz w:val="22"/>
        </w:rPr>
      </w:pPr>
      <w:r w:rsidRPr="00B33AE4">
        <w:rPr>
          <w:rFonts w:cstheme="minorHAnsi"/>
          <w:sz w:val="22"/>
        </w:rPr>
        <w:t>Izjave podizvajalca:</w:t>
      </w:r>
    </w:p>
    <w:p w14:paraId="223D36F6" w14:textId="77777777" w:rsidR="00ED36EE" w:rsidRPr="00B33AE4" w:rsidRDefault="00ED36EE" w:rsidP="00ED36EE">
      <w:pPr>
        <w:pStyle w:val="EGNavaden"/>
        <w:rPr>
          <w:rFonts w:cstheme="minorHAnsi"/>
          <w:sz w:val="21"/>
          <w:szCs w:val="21"/>
        </w:rPr>
      </w:pPr>
      <w:r w:rsidRPr="00393831">
        <w:rPr>
          <w:rFonts w:cstheme="minorHAnsi"/>
          <w:sz w:val="21"/>
          <w:szCs w:val="21"/>
          <w:u w:val="single"/>
        </w:rPr>
        <w:t>Če je obkroženo DA</w:t>
      </w:r>
      <w:r w:rsidRPr="00B33AE4">
        <w:rPr>
          <w:rFonts w:cstheme="minorHAnsi"/>
          <w:sz w:val="21"/>
          <w:szCs w:val="21"/>
        </w:rPr>
        <w:t xml:space="preserve"> – Ker zahtevamo neposredno plačilo, soglašamo, da naročnik ELEKTRO GORENJSKA, </w:t>
      </w:r>
      <w:proofErr w:type="spellStart"/>
      <w:r w:rsidRPr="00B33AE4">
        <w:rPr>
          <w:rFonts w:cstheme="minorHAnsi"/>
          <w:sz w:val="21"/>
          <w:szCs w:val="21"/>
        </w:rPr>
        <w:t>d.d</w:t>
      </w:r>
      <w:proofErr w:type="spellEnd"/>
      <w:r w:rsidRPr="00B33AE4">
        <w:rPr>
          <w:rFonts w:cstheme="minorHAnsi"/>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21724A7E" w14:textId="77777777" w:rsidR="00ED36EE" w:rsidRPr="00B33AE4" w:rsidRDefault="00ED36EE" w:rsidP="00ED36EE">
      <w:pPr>
        <w:pStyle w:val="EGNavaden"/>
        <w:rPr>
          <w:rFonts w:cstheme="minorHAnsi"/>
          <w:sz w:val="21"/>
          <w:szCs w:val="21"/>
        </w:rPr>
      </w:pPr>
      <w:r w:rsidRPr="00393831">
        <w:rPr>
          <w:rFonts w:cstheme="minorHAnsi"/>
          <w:sz w:val="21"/>
          <w:szCs w:val="21"/>
          <w:u w:val="single"/>
        </w:rPr>
        <w:t>Če je obkroženo NE</w:t>
      </w:r>
      <w:r w:rsidRPr="00B33AE4">
        <w:rPr>
          <w:rFonts w:cstheme="minorHAnsi"/>
          <w:sz w:val="21"/>
          <w:szCs w:val="21"/>
        </w:rPr>
        <w:t xml:space="preserve"> – Ker ne zahtevamo neposrednega plačila, se zavezujemo, da bomo izvajalcu poslali svojo pisno izjavo, da smo s strani glavnega izvajalca prejeli plačilo za izvedena dela, neposredno povezana s predmetom tega javnega naročila.</w:t>
      </w:r>
    </w:p>
    <w:p w14:paraId="38A0966C" w14:textId="77777777" w:rsidR="00ED36EE" w:rsidRPr="00C9705E" w:rsidRDefault="00ED36EE" w:rsidP="00ED36EE">
      <w:pPr>
        <w:rPr>
          <w:rFonts w:ascii="Calibri" w:hAnsi="Calibri" w:cs="Arial"/>
          <w:sz w:val="21"/>
          <w:szCs w:val="21"/>
        </w:rPr>
      </w:pPr>
      <w:r w:rsidRPr="00C9705E">
        <w:rPr>
          <w:rFonts w:ascii="Calibri" w:hAnsi="Calibri" w:cs="Arial"/>
          <w:sz w:val="21"/>
          <w:szCs w:val="21"/>
        </w:rPr>
        <w:t xml:space="preserve">Izjavljamo tudi: </w:t>
      </w:r>
    </w:p>
    <w:p w14:paraId="03B76E20" w14:textId="77777777" w:rsidR="00ED36EE" w:rsidRPr="00C9705E" w:rsidRDefault="00ED36EE" w:rsidP="00316D87">
      <w:pPr>
        <w:pStyle w:val="Brezrazmikov"/>
        <w:numPr>
          <w:ilvl w:val="0"/>
          <w:numId w:val="41"/>
        </w:numPr>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2F0880A4" w14:textId="77777777" w:rsidR="00ED36EE" w:rsidRPr="00C9705E" w:rsidRDefault="00ED36EE" w:rsidP="00316D87">
      <w:pPr>
        <w:pStyle w:val="Brezrazmikov"/>
        <w:numPr>
          <w:ilvl w:val="0"/>
          <w:numId w:val="41"/>
        </w:numPr>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743BE433" w14:textId="77777777" w:rsidR="00ED36EE" w:rsidRDefault="00ED36EE" w:rsidP="00316D87">
      <w:pPr>
        <w:pStyle w:val="Brezrazmikov"/>
        <w:numPr>
          <w:ilvl w:val="0"/>
          <w:numId w:val="41"/>
        </w:numPr>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38AE6373" w14:textId="77777777" w:rsidR="00ED36EE" w:rsidRPr="00C9705E" w:rsidRDefault="00ED36EE" w:rsidP="00ED36EE">
      <w:pPr>
        <w:pStyle w:val="Brezrazmikov"/>
        <w:ind w:left="360"/>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ED36EE" w:rsidRPr="001343B2" w14:paraId="717CD98C" w14:textId="77777777">
        <w:trPr>
          <w:cantSplit/>
        </w:trPr>
        <w:tc>
          <w:tcPr>
            <w:tcW w:w="4361" w:type="dxa"/>
          </w:tcPr>
          <w:p w14:paraId="0A5DCDA0" w14:textId="77777777" w:rsidR="00ED36EE" w:rsidRPr="00C9705E" w:rsidRDefault="00ED36EE">
            <w:pPr>
              <w:rPr>
                <w:rFonts w:ascii="Calibri" w:hAnsi="Calibri" w:cs="Arial"/>
                <w:sz w:val="21"/>
                <w:szCs w:val="21"/>
              </w:rPr>
            </w:pPr>
            <w:r w:rsidRPr="00C9705E">
              <w:rPr>
                <w:rFonts w:ascii="Calibri" w:hAnsi="Calibri" w:cs="Arial"/>
                <w:sz w:val="21"/>
                <w:szCs w:val="21"/>
              </w:rPr>
              <w:t>Kraj in datum:</w:t>
            </w:r>
          </w:p>
        </w:tc>
        <w:tc>
          <w:tcPr>
            <w:tcW w:w="4361" w:type="dxa"/>
          </w:tcPr>
          <w:p w14:paraId="3F157FC6" w14:textId="77777777" w:rsidR="00ED36EE" w:rsidRDefault="00ED36EE">
            <w:pPr>
              <w:rPr>
                <w:rFonts w:ascii="Calibri" w:hAnsi="Calibri" w:cs="Arial"/>
                <w:sz w:val="21"/>
                <w:szCs w:val="21"/>
              </w:rPr>
            </w:pPr>
            <w:r w:rsidRPr="00C9705E">
              <w:rPr>
                <w:rFonts w:ascii="Calibri" w:hAnsi="Calibri" w:cs="Arial"/>
                <w:sz w:val="21"/>
                <w:szCs w:val="21"/>
              </w:rPr>
              <w:t>Podizvajale</w:t>
            </w:r>
            <w:r>
              <w:rPr>
                <w:rFonts w:ascii="Calibri" w:hAnsi="Calibri" w:cs="Arial"/>
                <w:sz w:val="21"/>
                <w:szCs w:val="21"/>
              </w:rPr>
              <w:t>c:</w:t>
            </w:r>
          </w:p>
          <w:p w14:paraId="36D3AC11" w14:textId="77777777" w:rsidR="00ED36EE" w:rsidRPr="00C9705E" w:rsidRDefault="00ED36EE">
            <w:pPr>
              <w:rPr>
                <w:rFonts w:ascii="Calibri" w:hAnsi="Calibri" w:cs="Arial"/>
                <w:sz w:val="21"/>
                <w:szCs w:val="21"/>
              </w:rPr>
            </w:pPr>
            <w:r>
              <w:rPr>
                <w:rFonts w:ascii="Calibri" w:hAnsi="Calibri" w:cs="Arial"/>
                <w:sz w:val="21"/>
                <w:szCs w:val="21"/>
              </w:rPr>
              <w:t>P</w:t>
            </w:r>
            <w:r w:rsidRPr="00C9705E">
              <w:rPr>
                <w:rFonts w:ascii="Calibri" w:hAnsi="Calibri" w:cs="Arial"/>
                <w:sz w:val="21"/>
                <w:szCs w:val="21"/>
              </w:rPr>
              <w:t>odpis:</w:t>
            </w:r>
          </w:p>
        </w:tc>
      </w:tr>
    </w:tbl>
    <w:p w14:paraId="55C17929" w14:textId="77777777" w:rsidR="00220BD7" w:rsidRDefault="00220BD7" w:rsidP="00ED36EE">
      <w:pPr>
        <w:rPr>
          <w:rFonts w:asciiTheme="minorHAnsi" w:hAnsiTheme="minorHAnsi" w:cs="Arial"/>
          <w:b/>
          <w:color w:val="000000"/>
          <w:sz w:val="22"/>
        </w:rPr>
      </w:pPr>
    </w:p>
    <w:p w14:paraId="5DB2B3BD" w14:textId="1A76AC6C" w:rsidR="00ED36EE" w:rsidRPr="001343B2" w:rsidRDefault="00ED36EE" w:rsidP="00ED36EE">
      <w:pPr>
        <w:rPr>
          <w:rFonts w:asciiTheme="minorHAnsi" w:hAnsiTheme="minorHAnsi" w:cs="Arial"/>
          <w:b/>
          <w:color w:val="000000"/>
          <w:sz w:val="22"/>
        </w:rPr>
      </w:pPr>
      <w:r w:rsidRPr="001343B2">
        <w:rPr>
          <w:rFonts w:asciiTheme="minorHAnsi" w:hAnsiTheme="minorHAnsi" w:cs="Arial"/>
          <w:b/>
          <w:color w:val="000000"/>
          <w:sz w:val="22"/>
        </w:rPr>
        <w:t>GLAVNI IZVAJALEC</w:t>
      </w:r>
      <w:r>
        <w:rPr>
          <w:rStyle w:val="Sprotnaopomba-sklic"/>
          <w:rFonts w:asciiTheme="minorHAnsi" w:hAnsiTheme="minorHAnsi" w:cs="Arial"/>
          <w:b/>
          <w:color w:val="000000"/>
          <w:sz w:val="22"/>
        </w:rPr>
        <w:footnoteReference w:id="6"/>
      </w:r>
      <w:r w:rsidRPr="001343B2">
        <w:rPr>
          <w:rFonts w:asciiTheme="minorHAnsi" w:hAnsiTheme="minorHAnsi" w:cs="Arial"/>
          <w:b/>
          <w:color w:val="000000"/>
          <w:sz w:val="22"/>
        </w:rPr>
        <w:t xml:space="preserve">: </w:t>
      </w:r>
    </w:p>
    <w:p w14:paraId="2BA63872" w14:textId="77777777" w:rsidR="00ED36EE" w:rsidRPr="001343B2" w:rsidRDefault="00ED36EE" w:rsidP="00ED36EE">
      <w:pPr>
        <w:rPr>
          <w:rFonts w:asciiTheme="minorHAnsi" w:hAnsiTheme="minorHAnsi" w:cs="Arial"/>
          <w:color w:val="000000"/>
          <w:sz w:val="22"/>
        </w:rPr>
      </w:pPr>
    </w:p>
    <w:p w14:paraId="22D03EA3" w14:textId="77777777" w:rsidR="00ED36EE" w:rsidRPr="001343B2" w:rsidRDefault="00ED36EE" w:rsidP="00ED36EE">
      <w:pPr>
        <w:rPr>
          <w:rFonts w:asciiTheme="minorHAnsi" w:hAnsiTheme="minorHAnsi" w:cs="Arial"/>
          <w:b/>
          <w:color w:val="000000"/>
          <w:sz w:val="22"/>
        </w:rPr>
      </w:pPr>
      <w:r w:rsidRPr="001343B2">
        <w:rPr>
          <w:rFonts w:asciiTheme="minorHAnsi" w:hAnsiTheme="minorHAnsi" w:cs="Arial"/>
          <w:b/>
          <w:color w:val="000000"/>
          <w:sz w:val="22"/>
        </w:rPr>
        <w:t>Izjave glavnega izvajalca:</w:t>
      </w:r>
    </w:p>
    <w:p w14:paraId="29FFC929" w14:textId="77777777" w:rsidR="00ED36EE" w:rsidRPr="001343B2" w:rsidRDefault="00ED36EE" w:rsidP="00ED36EE">
      <w:pPr>
        <w:rPr>
          <w:rFonts w:asciiTheme="minorHAnsi" w:hAnsiTheme="minorHAnsi" w:cs="Arial"/>
          <w:b/>
          <w:color w:val="000000"/>
          <w:sz w:val="22"/>
        </w:rPr>
      </w:pPr>
    </w:p>
    <w:p w14:paraId="54D4EA7B" w14:textId="77777777" w:rsidR="00ED36EE" w:rsidRPr="001343B2" w:rsidRDefault="00ED36EE" w:rsidP="00ED36EE">
      <w:pPr>
        <w:rPr>
          <w:rFonts w:asciiTheme="minorHAnsi" w:hAnsiTheme="minorHAnsi" w:cs="Arial"/>
          <w:color w:val="000000"/>
          <w:sz w:val="22"/>
        </w:rPr>
      </w:pPr>
      <w:r w:rsidRPr="00393831">
        <w:rPr>
          <w:rFonts w:asciiTheme="minorHAnsi" w:hAnsiTheme="minorHAnsi" w:cs="Arial"/>
          <w:color w:val="000000"/>
          <w:sz w:val="22"/>
          <w:u w:val="single"/>
        </w:rPr>
        <w:t>Če podizvajalec zahteva neposredno plačilo:</w:t>
      </w:r>
      <w:r w:rsidRPr="001343B2">
        <w:rPr>
          <w:rFonts w:asciiTheme="minorHAnsi" w:hAnsiTheme="minorHAnsi" w:cs="Arial"/>
          <w:color w:val="000000"/>
          <w:sz w:val="22"/>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734608E" w14:textId="77777777" w:rsidR="00ED36EE" w:rsidRPr="001343B2" w:rsidRDefault="00ED36EE" w:rsidP="00ED36EE">
      <w:pPr>
        <w:rPr>
          <w:rFonts w:asciiTheme="minorHAnsi" w:hAnsiTheme="minorHAnsi" w:cs="Arial"/>
          <w:color w:val="000000"/>
          <w:sz w:val="22"/>
        </w:rPr>
      </w:pPr>
    </w:p>
    <w:p w14:paraId="7F68E254" w14:textId="77777777" w:rsidR="00ED36EE" w:rsidRPr="001343B2" w:rsidRDefault="00ED36EE" w:rsidP="00ED36EE">
      <w:pPr>
        <w:rPr>
          <w:rFonts w:asciiTheme="minorHAnsi" w:hAnsiTheme="minorHAnsi" w:cs="Arial"/>
          <w:color w:val="000000"/>
          <w:sz w:val="22"/>
        </w:rPr>
      </w:pPr>
      <w:r w:rsidRPr="00393831">
        <w:rPr>
          <w:rFonts w:asciiTheme="minorHAnsi" w:hAnsiTheme="minorHAnsi" w:cs="Arial"/>
          <w:color w:val="000000"/>
          <w:sz w:val="22"/>
          <w:u w:val="single"/>
        </w:rPr>
        <w:t>Če podizvajalec ne zahteva neposrednega plačila:</w:t>
      </w:r>
      <w:r w:rsidRPr="001343B2">
        <w:rPr>
          <w:rFonts w:asciiTheme="minorHAnsi" w:hAnsiTheme="minorHAnsi" w:cs="Arial"/>
          <w:color w:val="000000"/>
          <w:sz w:val="22"/>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rPr>
        <w:t>neposredovanje</w:t>
      </w:r>
      <w:proofErr w:type="spellEnd"/>
      <w:r w:rsidRPr="001343B2">
        <w:rPr>
          <w:rFonts w:asciiTheme="minorHAnsi" w:hAnsiTheme="minorHAnsi" w:cs="Arial"/>
          <w:color w:val="000000"/>
          <w:sz w:val="22"/>
        </w:rPr>
        <w:t xml:space="preserve"> izjave o poplačilu prekršek na podlagi druge točke I. odstavka 112. člena ZJN-3.</w:t>
      </w:r>
    </w:p>
    <w:p w14:paraId="75BF99F0" w14:textId="77777777" w:rsidR="00ED36EE" w:rsidRPr="001343B2" w:rsidRDefault="00ED36EE" w:rsidP="00ED36EE">
      <w:pPr>
        <w:rPr>
          <w:rFonts w:asciiTheme="minorHAnsi" w:hAnsiTheme="minorHAnsi" w:cs="Arial"/>
          <w:color w:val="000000"/>
          <w:sz w:val="22"/>
        </w:rPr>
      </w:pPr>
    </w:p>
    <w:p w14:paraId="52817BE8" w14:textId="77777777" w:rsidR="00ED36EE" w:rsidRPr="001343B2" w:rsidRDefault="00ED36EE" w:rsidP="00ED36EE">
      <w:pPr>
        <w:rPr>
          <w:rFonts w:asciiTheme="minorHAnsi" w:eastAsia="Tahoma" w:hAnsiTheme="minorHAnsi"/>
          <w:sz w:val="22"/>
        </w:rPr>
      </w:pPr>
      <w:r w:rsidRPr="001343B2">
        <w:rPr>
          <w:rFonts w:asciiTheme="minorHAnsi" w:eastAsia="Tahoma" w:hAnsiTheme="minorHAnsi"/>
          <w:sz w:val="22"/>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C7B4687" w14:textId="77777777" w:rsidR="00ED36EE" w:rsidRPr="001343B2" w:rsidRDefault="00ED36EE" w:rsidP="00ED36EE">
      <w:pPr>
        <w:rPr>
          <w:rFonts w:asciiTheme="minorHAnsi" w:hAnsiTheme="minorHAnsi" w:cs="Arial"/>
          <w:color w:val="000000"/>
          <w:sz w:val="22"/>
        </w:rPr>
      </w:pPr>
    </w:p>
    <w:p w14:paraId="304D7B51" w14:textId="77777777" w:rsidR="00ED36EE" w:rsidRPr="001343B2" w:rsidRDefault="00ED36EE" w:rsidP="00ED36EE">
      <w:pPr>
        <w:ind w:firstLine="330"/>
        <w:rPr>
          <w:rFonts w:asciiTheme="minorHAnsi" w:hAnsiTheme="minorHAnsi" w:cs="Arial"/>
          <w:color w:val="000000"/>
          <w:sz w:val="22"/>
        </w:rPr>
      </w:pPr>
    </w:p>
    <w:tbl>
      <w:tblPr>
        <w:tblW w:w="0" w:type="auto"/>
        <w:tblInd w:w="108" w:type="dxa"/>
        <w:tblLayout w:type="fixed"/>
        <w:tblLook w:val="04A0" w:firstRow="1" w:lastRow="0" w:firstColumn="1" w:lastColumn="0" w:noHBand="0" w:noVBand="1"/>
      </w:tblPr>
      <w:tblGrid>
        <w:gridCol w:w="4361"/>
        <w:gridCol w:w="4361"/>
      </w:tblGrid>
      <w:tr w:rsidR="00ED36EE" w:rsidRPr="001343B2" w14:paraId="1F101EF0" w14:textId="77777777">
        <w:trPr>
          <w:cantSplit/>
        </w:trPr>
        <w:tc>
          <w:tcPr>
            <w:tcW w:w="4361" w:type="dxa"/>
            <w:hideMark/>
          </w:tcPr>
          <w:p w14:paraId="278096D6" w14:textId="77777777" w:rsidR="00ED36EE" w:rsidRPr="001343B2" w:rsidRDefault="00ED36EE">
            <w:pPr>
              <w:rPr>
                <w:rFonts w:asciiTheme="minorHAnsi" w:hAnsiTheme="minorHAnsi" w:cs="Arial"/>
                <w:bCs/>
                <w:sz w:val="22"/>
              </w:rPr>
            </w:pPr>
            <w:r w:rsidRPr="001343B2">
              <w:rPr>
                <w:rFonts w:asciiTheme="minorHAnsi" w:hAnsiTheme="minorHAnsi" w:cs="Arial"/>
                <w:bCs/>
                <w:sz w:val="22"/>
              </w:rPr>
              <w:t>Kraj in datum:</w:t>
            </w:r>
          </w:p>
        </w:tc>
        <w:tc>
          <w:tcPr>
            <w:tcW w:w="4361" w:type="dxa"/>
          </w:tcPr>
          <w:p w14:paraId="0B27635E" w14:textId="41E9A723" w:rsidR="00ED36EE" w:rsidRPr="001343B2" w:rsidRDefault="00393831">
            <w:pPr>
              <w:rPr>
                <w:rFonts w:asciiTheme="minorHAnsi" w:hAnsiTheme="minorHAnsi" w:cs="Arial"/>
                <w:bCs/>
                <w:sz w:val="22"/>
              </w:rPr>
            </w:pPr>
            <w:r>
              <w:rPr>
                <w:rFonts w:asciiTheme="minorHAnsi" w:hAnsiTheme="minorHAnsi" w:cs="Arial"/>
                <w:bCs/>
                <w:sz w:val="22"/>
              </w:rPr>
              <w:t>Izvajalec</w:t>
            </w:r>
            <w:r w:rsidR="00ED36EE" w:rsidRPr="001343B2">
              <w:rPr>
                <w:rFonts w:asciiTheme="minorHAnsi" w:hAnsiTheme="minorHAnsi" w:cs="Arial"/>
                <w:bCs/>
                <w:sz w:val="22"/>
              </w:rPr>
              <w:t>:</w:t>
            </w:r>
          </w:p>
          <w:p w14:paraId="011BB58A" w14:textId="77777777" w:rsidR="00ED36EE" w:rsidRPr="001343B2" w:rsidRDefault="00ED36EE">
            <w:pPr>
              <w:rPr>
                <w:rFonts w:asciiTheme="minorHAnsi" w:hAnsiTheme="minorHAnsi" w:cs="Arial"/>
                <w:bCs/>
                <w:sz w:val="22"/>
              </w:rPr>
            </w:pPr>
          </w:p>
        </w:tc>
      </w:tr>
      <w:tr w:rsidR="00ED36EE" w:rsidRPr="001343B2" w14:paraId="165B2943" w14:textId="77777777">
        <w:trPr>
          <w:cantSplit/>
        </w:trPr>
        <w:tc>
          <w:tcPr>
            <w:tcW w:w="4361" w:type="dxa"/>
          </w:tcPr>
          <w:p w14:paraId="487FB2AF" w14:textId="77777777" w:rsidR="00ED36EE" w:rsidRPr="001343B2" w:rsidRDefault="00ED36EE">
            <w:pPr>
              <w:rPr>
                <w:rFonts w:asciiTheme="minorHAnsi" w:hAnsiTheme="minorHAnsi" w:cs="Arial"/>
                <w:bCs/>
                <w:sz w:val="22"/>
              </w:rPr>
            </w:pPr>
          </w:p>
        </w:tc>
        <w:tc>
          <w:tcPr>
            <w:tcW w:w="4361" w:type="dxa"/>
          </w:tcPr>
          <w:p w14:paraId="65F6AC37" w14:textId="77777777" w:rsidR="00ED36EE" w:rsidRPr="001343B2" w:rsidRDefault="00ED36EE">
            <w:pPr>
              <w:rPr>
                <w:rFonts w:asciiTheme="minorHAnsi" w:hAnsiTheme="minorHAnsi" w:cs="Arial"/>
                <w:bCs/>
                <w:sz w:val="22"/>
              </w:rPr>
            </w:pPr>
          </w:p>
          <w:p w14:paraId="4339AAD3" w14:textId="77777777" w:rsidR="00ED36EE" w:rsidRPr="001343B2" w:rsidRDefault="00ED36EE">
            <w:pPr>
              <w:rPr>
                <w:rFonts w:asciiTheme="minorHAnsi" w:hAnsiTheme="minorHAnsi" w:cs="Arial"/>
                <w:bCs/>
                <w:sz w:val="22"/>
              </w:rPr>
            </w:pPr>
            <w:r>
              <w:rPr>
                <w:rFonts w:asciiTheme="minorHAnsi" w:hAnsiTheme="minorHAnsi" w:cs="Arial"/>
                <w:bCs/>
                <w:sz w:val="22"/>
              </w:rPr>
              <w:t>P</w:t>
            </w:r>
            <w:r w:rsidRPr="001343B2">
              <w:rPr>
                <w:rFonts w:asciiTheme="minorHAnsi" w:hAnsiTheme="minorHAnsi" w:cs="Arial"/>
                <w:bCs/>
                <w:sz w:val="22"/>
              </w:rPr>
              <w:t>odpis:</w:t>
            </w:r>
          </w:p>
        </w:tc>
      </w:tr>
    </w:tbl>
    <w:p w14:paraId="424AA331" w14:textId="77777777" w:rsidR="00ED36EE" w:rsidRPr="001343B2" w:rsidRDefault="00ED36EE" w:rsidP="00ED36EE">
      <w:pPr>
        <w:ind w:firstLine="330"/>
        <w:rPr>
          <w:rFonts w:asciiTheme="minorHAnsi" w:hAnsiTheme="minorHAnsi" w:cs="Arial"/>
          <w:color w:val="000000"/>
          <w:sz w:val="22"/>
        </w:rPr>
      </w:pPr>
    </w:p>
    <w:p w14:paraId="44635CF3" w14:textId="77777777" w:rsidR="00ED36EE" w:rsidRPr="001343B2" w:rsidRDefault="00ED36EE" w:rsidP="00ED36EE">
      <w:pPr>
        <w:ind w:firstLine="330"/>
        <w:rPr>
          <w:rFonts w:asciiTheme="minorHAnsi" w:hAnsiTheme="minorHAnsi" w:cs="Arial"/>
          <w:color w:val="000000"/>
          <w:sz w:val="22"/>
        </w:rPr>
      </w:pPr>
    </w:p>
    <w:p w14:paraId="32F1C16D" w14:textId="77777777" w:rsidR="00ED36EE" w:rsidRPr="001343B2" w:rsidRDefault="00ED36EE" w:rsidP="00ED36EE">
      <w:pPr>
        <w:rPr>
          <w:rFonts w:asciiTheme="minorHAnsi" w:hAnsiTheme="minorHAnsi" w:cs="Arial"/>
          <w:color w:val="000000"/>
          <w:sz w:val="22"/>
        </w:rPr>
      </w:pPr>
    </w:p>
    <w:p w14:paraId="7F9642B1" w14:textId="77777777" w:rsidR="00ED36EE" w:rsidRPr="001343B2" w:rsidRDefault="00ED36EE" w:rsidP="00ED36EE">
      <w:pPr>
        <w:rPr>
          <w:rFonts w:asciiTheme="minorHAnsi" w:hAnsiTheme="minorHAnsi" w:cs="Arial"/>
          <w:color w:val="000000"/>
          <w:sz w:val="22"/>
        </w:rPr>
      </w:pPr>
    </w:p>
    <w:p w14:paraId="4289872C" w14:textId="77777777" w:rsidR="00ED36EE" w:rsidRPr="001343B2" w:rsidRDefault="00ED36EE" w:rsidP="00ED36EE">
      <w:pPr>
        <w:rPr>
          <w:rFonts w:asciiTheme="minorHAnsi" w:hAnsiTheme="minorHAnsi" w:cs="Arial"/>
          <w:color w:val="000000"/>
          <w:sz w:val="22"/>
        </w:rPr>
      </w:pPr>
    </w:p>
    <w:p w14:paraId="31137B07" w14:textId="77777777" w:rsidR="00ED36EE" w:rsidRPr="001343B2" w:rsidRDefault="00ED36EE" w:rsidP="00ED36EE">
      <w:pPr>
        <w:rPr>
          <w:rFonts w:asciiTheme="minorHAnsi" w:hAnsiTheme="minorHAnsi" w:cs="Arial"/>
          <w:color w:val="000000"/>
          <w:sz w:val="22"/>
        </w:rPr>
      </w:pPr>
      <w:r w:rsidRPr="001343B2">
        <w:rPr>
          <w:rFonts w:asciiTheme="minorHAnsi" w:hAnsiTheme="minorHAnsi" w:cs="Arial"/>
          <w:color w:val="000000"/>
          <w:sz w:val="22"/>
        </w:rPr>
        <w:t>Priloge:</w:t>
      </w:r>
    </w:p>
    <w:p w14:paraId="53637F6D" w14:textId="77777777" w:rsidR="00ED36EE" w:rsidRPr="001343B2" w:rsidRDefault="00ED36EE" w:rsidP="00316D87">
      <w:pPr>
        <w:numPr>
          <w:ilvl w:val="0"/>
          <w:numId w:val="42"/>
        </w:numPr>
        <w:spacing w:after="200" w:line="276" w:lineRule="auto"/>
        <w:ind w:left="690" w:hanging="360"/>
        <w:contextualSpacing/>
        <w:rPr>
          <w:rFonts w:asciiTheme="minorHAnsi" w:eastAsia="Tahoma" w:hAnsiTheme="minorHAnsi" w:cs="Arial"/>
          <w:color w:val="000000"/>
          <w:sz w:val="22"/>
        </w:rPr>
      </w:pPr>
      <w:r w:rsidRPr="001343B2">
        <w:rPr>
          <w:rFonts w:asciiTheme="minorHAnsi" w:eastAsia="Tahoma" w:hAnsiTheme="minorHAnsi" w:cs="Arial"/>
          <w:color w:val="000000"/>
          <w:sz w:val="22"/>
        </w:rPr>
        <w:t>izpolnjen</w:t>
      </w:r>
      <w:r>
        <w:rPr>
          <w:rFonts w:asciiTheme="minorHAnsi" w:eastAsia="Tahoma" w:hAnsiTheme="minorHAnsi" w:cs="Arial"/>
          <w:color w:val="000000"/>
          <w:sz w:val="22"/>
        </w:rPr>
        <w:t xml:space="preserve"> in</w:t>
      </w:r>
      <w:r w:rsidRPr="001343B2">
        <w:rPr>
          <w:rFonts w:asciiTheme="minorHAnsi" w:eastAsia="Tahoma" w:hAnsiTheme="minorHAnsi" w:cs="Arial"/>
          <w:color w:val="000000"/>
          <w:sz w:val="22"/>
        </w:rPr>
        <w:t xml:space="preserve"> podpisan ESPD</w:t>
      </w:r>
    </w:p>
    <w:p w14:paraId="2B1C682B" w14:textId="45377C81" w:rsidR="00ED36EE" w:rsidRPr="001343B2" w:rsidRDefault="00ED36EE" w:rsidP="00316D87">
      <w:pPr>
        <w:numPr>
          <w:ilvl w:val="0"/>
          <w:numId w:val="42"/>
        </w:numPr>
        <w:spacing w:after="200" w:line="276" w:lineRule="auto"/>
        <w:ind w:left="690" w:hanging="360"/>
        <w:contextualSpacing/>
        <w:rPr>
          <w:rFonts w:asciiTheme="minorHAnsi" w:eastAsia="Tahoma" w:hAnsiTheme="minorHAnsi" w:cs="Arial"/>
          <w:color w:val="000000"/>
          <w:sz w:val="22"/>
        </w:rPr>
      </w:pPr>
      <w:r w:rsidRPr="001343B2">
        <w:rPr>
          <w:rFonts w:asciiTheme="minorHAnsi" w:eastAsia="Tahoma" w:hAnsiTheme="minorHAnsi" w:cs="Arial"/>
          <w:color w:val="000000"/>
          <w:sz w:val="22"/>
        </w:rPr>
        <w:t>dokazila v zvezi z izpolnjevanjem pogoj</w:t>
      </w:r>
      <w:r w:rsidR="00393831">
        <w:rPr>
          <w:rFonts w:asciiTheme="minorHAnsi" w:eastAsia="Tahoma" w:hAnsiTheme="minorHAnsi" w:cs="Arial"/>
          <w:color w:val="000000"/>
          <w:sz w:val="22"/>
        </w:rPr>
        <w:t>ev</w:t>
      </w:r>
      <w:r w:rsidRPr="001343B2">
        <w:rPr>
          <w:rFonts w:asciiTheme="minorHAnsi" w:eastAsia="Tahoma" w:hAnsiTheme="minorHAnsi" w:cs="Arial"/>
          <w:color w:val="000000"/>
          <w:sz w:val="22"/>
        </w:rPr>
        <w:t xml:space="preserve"> (če so potrebna)</w:t>
      </w:r>
    </w:p>
    <w:p w14:paraId="7BD4FEDA" w14:textId="77777777" w:rsidR="00ED36EE" w:rsidRPr="001343B2" w:rsidRDefault="00ED36EE" w:rsidP="00ED36EE">
      <w:pPr>
        <w:rPr>
          <w:rFonts w:asciiTheme="minorHAnsi" w:hAnsiTheme="minorHAnsi" w:cstheme="minorHAnsi"/>
          <w:b/>
          <w:sz w:val="22"/>
        </w:rPr>
      </w:pPr>
    </w:p>
    <w:p w14:paraId="09DEDE56" w14:textId="77777777" w:rsidR="00A8056F" w:rsidRDefault="00A8056F" w:rsidP="0009104E">
      <w:pPr>
        <w:rPr>
          <w:rFonts w:ascii="Segoe UI" w:hAnsi="Segoe UI" w:cs="Segoe UI"/>
          <w:sz w:val="22"/>
          <w:lang w:eastAsia="sl-SI"/>
        </w:rPr>
      </w:pPr>
    </w:p>
    <w:p w14:paraId="2C14DFC2" w14:textId="77777777" w:rsidR="00323ED6" w:rsidRDefault="00323ED6" w:rsidP="0009104E">
      <w:pPr>
        <w:rPr>
          <w:rFonts w:ascii="Segoe UI" w:hAnsi="Segoe UI" w:cs="Segoe UI"/>
          <w:sz w:val="22"/>
          <w:lang w:eastAsia="sl-SI"/>
        </w:rPr>
      </w:pPr>
    </w:p>
    <w:p w14:paraId="126F2055" w14:textId="77777777" w:rsidR="007D20C2" w:rsidRDefault="007D20C2" w:rsidP="006B61AB">
      <w:pPr>
        <w:rPr>
          <w:rFonts w:asciiTheme="minorHAnsi" w:hAnsiTheme="minorHAnsi"/>
          <w:b/>
          <w:sz w:val="22"/>
        </w:rPr>
      </w:pPr>
    </w:p>
    <w:p w14:paraId="3623147D" w14:textId="77777777" w:rsidR="00E21B26" w:rsidRPr="00D96497" w:rsidRDefault="00E21B26" w:rsidP="0009104E">
      <w:pPr>
        <w:rPr>
          <w:rFonts w:ascii="Calibri" w:hAnsi="Calibri"/>
          <w:sz w:val="22"/>
        </w:rPr>
      </w:pPr>
    </w:p>
    <w:sectPr w:rsidR="00E21B26" w:rsidRPr="00D96497" w:rsidSect="00220BD7">
      <w:headerReference w:type="default" r:id="rId11"/>
      <w:footerReference w:type="default" r:id="rId12"/>
      <w:headerReference w:type="first" r:id="rId13"/>
      <w:footerReference w:type="first" r:id="rId14"/>
      <w:pgSz w:w="11906" w:h="16838" w:code="9"/>
      <w:pgMar w:top="1702" w:right="1418" w:bottom="1276" w:left="1418" w:header="709" w:footer="709"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C5427" w14:textId="77777777" w:rsidR="00B92CD6" w:rsidRDefault="00B92CD6" w:rsidP="00107834">
      <w:pPr>
        <w:spacing w:line="240" w:lineRule="auto"/>
      </w:pPr>
      <w:r>
        <w:separator/>
      </w:r>
    </w:p>
  </w:endnote>
  <w:endnote w:type="continuationSeparator" w:id="0">
    <w:p w14:paraId="4A96F138" w14:textId="77777777" w:rsidR="00B92CD6" w:rsidRDefault="00B92CD6" w:rsidP="00107834">
      <w:pPr>
        <w:spacing w:line="240" w:lineRule="auto"/>
      </w:pPr>
      <w:r>
        <w:continuationSeparator/>
      </w:r>
    </w:p>
  </w:endnote>
  <w:endnote w:type="continuationNotice" w:id="1">
    <w:p w14:paraId="6A1068FE" w14:textId="77777777" w:rsidR="00B92CD6" w:rsidRDefault="00B92C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5" w:usb1="08070000" w:usb2="00000010" w:usb3="00000000" w:csb0="0002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E56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35</w:t>
    </w:r>
    <w:r w:rsidRPr="00BD2A49">
      <w:rPr>
        <w:rFonts w:asciiTheme="minorHAnsi" w:hAnsiTheme="minorHAnsi"/>
        <w:sz w:val="18"/>
        <w:szCs w:val="12"/>
      </w:rPr>
      <w:fldChar w:fldCharType="end"/>
    </w:r>
  </w:p>
  <w:p w14:paraId="6F758EB6"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7A51F9DA" w14:textId="4DA1C4B2" w:rsidR="009D6956" w:rsidRPr="00515D68" w:rsidRDefault="00F17778" w:rsidP="00515D6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Izvajanje posamičnih gradbenih del na elektroenergetskem omrežju</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3</w:t>
    </w:r>
    <w:r w:rsidRPr="00784BD7">
      <w:rPr>
        <w:rFonts w:asciiTheme="minorHAnsi" w:hAnsiTheme="minorHAnsi" w:cs="Arial"/>
        <w:i/>
        <w:color w:val="000000" w:themeColor="text1"/>
        <w:sz w:val="18"/>
        <w:szCs w:val="18"/>
      </w:rPr>
      <w:t>-</w:t>
    </w:r>
    <w:r w:rsidR="00D40024">
      <w:rPr>
        <w:rFonts w:asciiTheme="minorHAnsi" w:hAnsiTheme="minorHAnsi" w:cs="Arial"/>
        <w:i/>
        <w:color w:val="000000" w:themeColor="text1"/>
        <w:sz w:val="18"/>
        <w:szCs w:val="18"/>
      </w:rPr>
      <w:t>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68CF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35</w:t>
    </w:r>
    <w:r w:rsidRPr="00BD2A49">
      <w:rPr>
        <w:rFonts w:asciiTheme="minorHAnsi" w:hAnsiTheme="minorHAnsi"/>
        <w:sz w:val="18"/>
        <w:szCs w:val="12"/>
      </w:rPr>
      <w:fldChar w:fldCharType="end"/>
    </w:r>
  </w:p>
  <w:p w14:paraId="595A98D3"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0C859F29" w14:textId="4DBA8C3F" w:rsidR="009D6956" w:rsidRPr="00F17778" w:rsidRDefault="00F17778" w:rsidP="008C7AC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Izvajanje posamičnih gradbenih del na elektroenergetskem omrežju</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3</w:t>
    </w:r>
    <w:r w:rsidRPr="00784BD7">
      <w:rPr>
        <w:rFonts w:asciiTheme="minorHAnsi" w:hAnsiTheme="minorHAnsi" w:cs="Arial"/>
        <w:i/>
        <w:color w:val="000000" w:themeColor="text1"/>
        <w:sz w:val="18"/>
        <w:szCs w:val="18"/>
      </w:rPr>
      <w:t>-0</w:t>
    </w:r>
    <w:r w:rsidR="00D40024">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AD2C" w14:textId="77777777" w:rsidR="00B92CD6" w:rsidRDefault="00B92CD6" w:rsidP="00107834">
      <w:pPr>
        <w:spacing w:line="240" w:lineRule="auto"/>
      </w:pPr>
      <w:r>
        <w:separator/>
      </w:r>
    </w:p>
  </w:footnote>
  <w:footnote w:type="continuationSeparator" w:id="0">
    <w:p w14:paraId="7820F612" w14:textId="77777777" w:rsidR="00B92CD6" w:rsidRDefault="00B92CD6" w:rsidP="00107834">
      <w:pPr>
        <w:spacing w:line="240" w:lineRule="auto"/>
      </w:pPr>
      <w:r>
        <w:continuationSeparator/>
      </w:r>
    </w:p>
  </w:footnote>
  <w:footnote w:type="continuationNotice" w:id="1">
    <w:p w14:paraId="766353C9" w14:textId="77777777" w:rsidR="00B92CD6" w:rsidRDefault="00B92CD6">
      <w:pPr>
        <w:spacing w:line="240" w:lineRule="auto"/>
      </w:pPr>
    </w:p>
  </w:footnote>
  <w:footnote w:id="2">
    <w:p w14:paraId="05B55D07" w14:textId="77777777" w:rsidR="00C26BAD" w:rsidRPr="00AA7F61" w:rsidRDefault="00C26BAD" w:rsidP="00C26BAD">
      <w:pPr>
        <w:autoSpaceDE w:val="0"/>
        <w:autoSpaceDN w:val="0"/>
        <w:adjustRightInd w:val="0"/>
      </w:pPr>
      <w:r w:rsidRPr="004708F5">
        <w:rPr>
          <w:rStyle w:val="Sprotnaopomba-sklic"/>
          <w:szCs w:val="20"/>
        </w:rPr>
        <w:footnoteRef/>
      </w:r>
      <w:r w:rsidRPr="004708F5">
        <w:rPr>
          <w:szCs w:val="20"/>
        </w:rPr>
        <w:t xml:space="preserve"> </w:t>
      </w:r>
      <w:r w:rsidRPr="004708F5">
        <w:rPr>
          <w:rFonts w:asciiTheme="minorHAnsi" w:hAnsiTheme="minorHAnsi" w:cstheme="minorHAnsi"/>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3">
    <w:p w14:paraId="5B7706D3" w14:textId="6ED4C142" w:rsidR="00617838" w:rsidRDefault="00617838">
      <w:pPr>
        <w:pStyle w:val="Sprotnaopomba-besedilo"/>
      </w:pPr>
      <w:r>
        <w:rPr>
          <w:rStyle w:val="Sprotnaopomba-sklic"/>
        </w:rPr>
        <w:footnoteRef/>
      </w:r>
      <w:r>
        <w:t xml:space="preserve"> </w:t>
      </w:r>
      <w:r w:rsidRPr="00617838">
        <w:rPr>
          <w:rFonts w:asciiTheme="minorHAnsi" w:hAnsiTheme="minorHAnsi" w:cstheme="minorHAnsi"/>
          <w:i w:val="0"/>
          <w:sz w:val="20"/>
        </w:rPr>
        <w:t>Za elektro energetsko infrastrukturo se štejejo gradbena dela na izgradnji transformatorskih postaj (TP), eno do večcevna kabelska kanalizacija za namen polaganja energetskih kablovodov, gradbena dela za postavitev drogov za energetsko infrastrukturo, gradbena dela na RTP in RP objektih, gradbena dela za postavitev merilnih omaric in podobno.</w:t>
      </w:r>
    </w:p>
  </w:footnote>
  <w:footnote w:id="4">
    <w:p w14:paraId="23F22A0A" w14:textId="0CD45301" w:rsidR="000631C2" w:rsidRDefault="000631C2">
      <w:pPr>
        <w:pStyle w:val="Sprotnaopomba-besedilo"/>
      </w:pPr>
      <w:r>
        <w:rPr>
          <w:rStyle w:val="Sprotnaopomba-sklic"/>
        </w:rPr>
        <w:footnoteRef/>
      </w:r>
      <w:r>
        <w:t xml:space="preserve"> </w:t>
      </w:r>
      <w:r w:rsidR="00066550" w:rsidRPr="00650427">
        <w:rPr>
          <w:rFonts w:asciiTheme="minorHAnsi" w:hAnsiTheme="minorHAnsi" w:cstheme="minorHAnsi"/>
          <w:color w:val="000000"/>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5">
    <w:p w14:paraId="5BD95B46" w14:textId="3BC8F4A7" w:rsidR="007356B3" w:rsidRDefault="007356B3">
      <w:pPr>
        <w:pStyle w:val="Sprotnaopomba-besedilo"/>
      </w:pPr>
      <w:r>
        <w:rPr>
          <w:rStyle w:val="Sprotnaopomba-sklic"/>
        </w:rPr>
        <w:footnoteRef/>
      </w:r>
      <w:r>
        <w:t xml:space="preserve"> </w:t>
      </w:r>
      <w:r w:rsidR="00C313EF" w:rsidRPr="00DD22A2">
        <w:rPr>
          <w:rFonts w:asciiTheme="minorHAnsi" w:hAnsiTheme="minorHAnsi" w:cstheme="minorHAnsi"/>
          <w:color w:val="000000"/>
        </w:rPr>
        <w:t xml:space="preserve">Dela, količino in vrednost del bo </w:t>
      </w:r>
      <w:r w:rsidR="00DD22A2" w:rsidRPr="00DD22A2">
        <w:rPr>
          <w:rFonts w:asciiTheme="minorHAnsi" w:hAnsiTheme="minorHAnsi" w:cstheme="minorHAnsi"/>
          <w:color w:val="000000"/>
        </w:rPr>
        <w:t>kandidat/</w:t>
      </w:r>
      <w:r w:rsidR="00C313EF" w:rsidRPr="00DD22A2">
        <w:rPr>
          <w:rFonts w:asciiTheme="minorHAnsi" w:hAnsiTheme="minorHAnsi" w:cstheme="minorHAnsi"/>
          <w:color w:val="000000"/>
        </w:rPr>
        <w:t xml:space="preserve">izvajalec za podizvajalca </w:t>
      </w:r>
      <w:r w:rsidR="00DD22A2" w:rsidRPr="00DD22A2">
        <w:rPr>
          <w:rFonts w:asciiTheme="minorHAnsi" w:hAnsiTheme="minorHAnsi" w:cstheme="minorHAnsi"/>
          <w:color w:val="000000"/>
        </w:rPr>
        <w:t>navede</w:t>
      </w:r>
      <w:r w:rsidR="00C313EF" w:rsidRPr="00DD22A2">
        <w:rPr>
          <w:rFonts w:asciiTheme="minorHAnsi" w:hAnsiTheme="minorHAnsi" w:cstheme="minorHAnsi"/>
          <w:color w:val="000000"/>
        </w:rPr>
        <w:t xml:space="preserve">l </w:t>
      </w:r>
      <w:r w:rsidR="00BA3E24" w:rsidRPr="00DD22A2">
        <w:rPr>
          <w:rFonts w:asciiTheme="minorHAnsi" w:hAnsiTheme="minorHAnsi" w:cstheme="minorHAnsi"/>
          <w:color w:val="000000"/>
        </w:rPr>
        <w:t>ob posameznem naročilu</w:t>
      </w:r>
      <w:r w:rsidR="00DD22A2">
        <w:rPr>
          <w:rFonts w:asciiTheme="minorHAnsi" w:hAnsiTheme="minorHAnsi" w:cstheme="minorHAnsi"/>
          <w:color w:val="000000"/>
        </w:rPr>
        <w:t xml:space="preserve"> v II. fazi</w:t>
      </w:r>
      <w:r w:rsidR="00BA3E24" w:rsidRPr="00DD22A2">
        <w:rPr>
          <w:rFonts w:asciiTheme="minorHAnsi" w:hAnsiTheme="minorHAnsi" w:cstheme="minorHAnsi"/>
          <w:color w:val="000000"/>
        </w:rPr>
        <w:t>.</w:t>
      </w:r>
    </w:p>
  </w:footnote>
  <w:footnote w:id="6">
    <w:p w14:paraId="3CE532AA" w14:textId="0D2AF9E2" w:rsidR="00ED36EE" w:rsidRPr="00D2106F" w:rsidRDefault="00ED36EE" w:rsidP="00ED36EE">
      <w:pPr>
        <w:pStyle w:val="Sprotnaopomba-besedilo"/>
        <w:rPr>
          <w:rFonts w:asciiTheme="minorHAnsi" w:hAnsiTheme="minorHAnsi"/>
        </w:rPr>
      </w:pPr>
      <w:r>
        <w:rPr>
          <w:rStyle w:val="Sprotnaopomba-sklic"/>
        </w:rPr>
        <w:footnoteRef/>
      </w:r>
      <w:r>
        <w:t xml:space="preserve"> </w:t>
      </w:r>
      <w:r w:rsidRPr="00D2106F">
        <w:rPr>
          <w:rStyle w:val="BrezrazmikovZnak"/>
          <w:rFonts w:asciiTheme="minorHAnsi" w:hAnsiTheme="minorHAnsi"/>
          <w:szCs w:val="18"/>
        </w:rPr>
        <w:t xml:space="preserve">Glavni izvajalec je </w:t>
      </w:r>
      <w:r w:rsidR="00393831">
        <w:rPr>
          <w:rStyle w:val="BrezrazmikovZnak"/>
          <w:rFonts w:asciiTheme="minorHAnsi" w:hAnsiTheme="minorHAnsi"/>
          <w:szCs w:val="18"/>
        </w:rPr>
        <w:t>kandidat</w:t>
      </w:r>
      <w:r w:rsidRPr="00D2106F">
        <w:rPr>
          <w:rStyle w:val="BrezrazmikovZnak"/>
          <w:rFonts w:asciiTheme="minorHAnsi" w:hAnsiTheme="minorHAnsi"/>
          <w:szCs w:val="18"/>
        </w:rPr>
        <w:t>, k</w:t>
      </w:r>
      <w:r w:rsidR="00393831">
        <w:rPr>
          <w:rStyle w:val="BrezrazmikovZnak"/>
          <w:rFonts w:asciiTheme="minorHAnsi" w:hAnsiTheme="minorHAnsi"/>
          <w:szCs w:val="18"/>
        </w:rPr>
        <w:t xml:space="preserve">ateremu je bila </w:t>
      </w:r>
      <w:r w:rsidRPr="00D2106F">
        <w:rPr>
          <w:rStyle w:val="BrezrazmikovZnak"/>
          <w:rFonts w:asciiTheme="minorHAnsi" w:hAnsiTheme="minorHAnsi"/>
          <w:szCs w:val="18"/>
        </w:rPr>
        <w:t xml:space="preserve">v postopku javnega naročila </w:t>
      </w:r>
      <w:r w:rsidR="00393831">
        <w:rPr>
          <w:rStyle w:val="BrezrazmikovZnak"/>
          <w:rFonts w:asciiTheme="minorHAnsi" w:hAnsiTheme="minorHAnsi"/>
          <w:szCs w:val="18"/>
        </w:rPr>
        <w:t>priznana usposobljenost</w:t>
      </w:r>
      <w:r w:rsidRPr="00D2106F">
        <w:rPr>
          <w:rStyle w:val="BrezrazmikovZnak"/>
          <w:rFonts w:asciiTheme="minorHAnsi" w:hAnsiTheme="minorHAnsi"/>
          <w:szCs w:val="18"/>
        </w:rPr>
        <w:t>,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D4CF" w14:textId="2D2BEF7E" w:rsidR="009D6956" w:rsidRPr="00502729" w:rsidRDefault="00502729" w:rsidP="00502729">
    <w:pPr>
      <w:pStyle w:val="Glava"/>
    </w:pPr>
    <w:r>
      <w:rPr>
        <w:noProof/>
      </w:rPr>
      <w:drawing>
        <wp:anchor distT="0" distB="0" distL="114300" distR="114300" simplePos="0" relativeHeight="251658244" behindDoc="1" locked="0" layoutInCell="1" allowOverlap="1" wp14:anchorId="098F7D75" wp14:editId="774F7B43">
          <wp:simplePos x="0" y="0"/>
          <wp:positionH relativeFrom="page">
            <wp:align>right</wp:align>
          </wp:positionH>
          <wp:positionV relativeFrom="paragraph">
            <wp:posOffset>-401955</wp:posOffset>
          </wp:positionV>
          <wp:extent cx="7531099" cy="10644798"/>
          <wp:effectExtent l="0" t="0" r="0" b="4445"/>
          <wp:wrapNone/>
          <wp:docPr id="1503350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3F102686" w:rsidR="009D6956" w:rsidRPr="00502729" w:rsidRDefault="00502729" w:rsidP="00502729">
    <w:pPr>
      <w:pStyle w:val="Glava"/>
    </w:pPr>
    <w:r>
      <w:rPr>
        <w:noProof/>
      </w:rPr>
      <w:drawing>
        <wp:anchor distT="0" distB="0" distL="114300" distR="114300" simplePos="0" relativeHeight="251658243" behindDoc="1" locked="0" layoutInCell="1" allowOverlap="1" wp14:anchorId="69A2CBBA" wp14:editId="5DF90D6C">
          <wp:simplePos x="0" y="0"/>
          <wp:positionH relativeFrom="page">
            <wp:align>right</wp:align>
          </wp:positionH>
          <wp:positionV relativeFrom="paragraph">
            <wp:posOffset>-417195</wp:posOffset>
          </wp:positionV>
          <wp:extent cx="7531099" cy="10644798"/>
          <wp:effectExtent l="0" t="0" r="0" b="4445"/>
          <wp:wrapNone/>
          <wp:docPr id="697001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06447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452CAA"/>
    <w:multiLevelType w:val="multilevel"/>
    <w:tmpl w:val="A85A29F6"/>
    <w:lvl w:ilvl="0">
      <w:start w:val="9"/>
      <w:numFmt w:val="decimal"/>
      <w:lvlText w:val="%1."/>
      <w:lvlJc w:val="left"/>
      <w:pPr>
        <w:ind w:left="495" w:hanging="495"/>
      </w:pPr>
      <w:rPr>
        <w:rFonts w:hint="default"/>
      </w:rPr>
    </w:lvl>
    <w:lvl w:ilvl="1">
      <w:start w:val="1"/>
      <w:numFmt w:val="decimal"/>
      <w:lvlText w:val="%1.%2."/>
      <w:lvlJc w:val="left"/>
      <w:pPr>
        <w:ind w:left="886" w:hanging="495"/>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928" w:hanging="1800"/>
      </w:pPr>
      <w:rPr>
        <w:rFont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E22F86"/>
    <w:multiLevelType w:val="hybridMultilevel"/>
    <w:tmpl w:val="BC98C02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14437BBF"/>
    <w:multiLevelType w:val="hybridMultilevel"/>
    <w:tmpl w:val="2AEABE0E"/>
    <w:lvl w:ilvl="0" w:tplc="3AECB8FC">
      <w:start w:val="3"/>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3"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6DA3C25"/>
    <w:multiLevelType w:val="hybridMultilevel"/>
    <w:tmpl w:val="ABF6AB70"/>
    <w:lvl w:ilvl="0" w:tplc="0424001B">
      <w:start w:val="1"/>
      <w:numFmt w:val="low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CE21823"/>
    <w:multiLevelType w:val="hybridMultilevel"/>
    <w:tmpl w:val="487877D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CF62468"/>
    <w:multiLevelType w:val="hybridMultilevel"/>
    <w:tmpl w:val="87DC6C60"/>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C027C0"/>
    <w:multiLevelType w:val="hybridMultilevel"/>
    <w:tmpl w:val="4E50DF1C"/>
    <w:lvl w:ilvl="0" w:tplc="04240017">
      <w:start w:val="1"/>
      <w:numFmt w:val="lowerLetter"/>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6AC343B"/>
    <w:multiLevelType w:val="hybridMultilevel"/>
    <w:tmpl w:val="D7383A96"/>
    <w:lvl w:ilvl="0" w:tplc="04240001">
      <w:start w:val="1"/>
      <w:numFmt w:val="bullet"/>
      <w:lvlText w:val=""/>
      <w:lvlJc w:val="left"/>
      <w:pPr>
        <w:ind w:left="752" w:hanging="360"/>
      </w:pPr>
      <w:rPr>
        <w:rFonts w:ascii="Symbol" w:hAnsi="Symbol"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22" w15:restartNumberingAfterBreak="0">
    <w:nsid w:val="37A15C9D"/>
    <w:multiLevelType w:val="hybridMultilevel"/>
    <w:tmpl w:val="8084E8CC"/>
    <w:lvl w:ilvl="0" w:tplc="FFFFFFFF">
      <w:start w:val="1"/>
      <w:numFmt w:val="decimal"/>
      <w:lvlText w:val="%1."/>
      <w:lvlJc w:val="left"/>
      <w:pPr>
        <w:ind w:left="720" w:hanging="360"/>
      </w:pPr>
      <w:rPr>
        <w:rFonts w:hint="default"/>
      </w:rPr>
    </w:lvl>
    <w:lvl w:ilvl="1" w:tplc="04240005">
      <w:start w:val="1"/>
      <w:numFmt w:val="bullet"/>
      <w:lvlText w:val=""/>
      <w:lvlJc w:val="left"/>
      <w:pPr>
        <w:ind w:left="720" w:hanging="360"/>
      </w:pPr>
      <w:rPr>
        <w:rFonts w:ascii="Wingdings" w:hAnsi="Wingdings" w:hint="default"/>
      </w:rPr>
    </w:lvl>
    <w:lvl w:ilvl="2" w:tplc="04240005">
      <w:start w:val="1"/>
      <w:numFmt w:val="bullet"/>
      <w:lvlText w:val=""/>
      <w:lvlJc w:val="left"/>
      <w:pPr>
        <w:ind w:left="72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4218"/>
    <w:multiLevelType w:val="hybridMultilevel"/>
    <w:tmpl w:val="8C9834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3F607C91"/>
    <w:multiLevelType w:val="hybridMultilevel"/>
    <w:tmpl w:val="1C30D4A6"/>
    <w:lvl w:ilvl="0" w:tplc="04240017">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41022C56"/>
    <w:multiLevelType w:val="hybridMultilevel"/>
    <w:tmpl w:val="66F8D878"/>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1D7D7A"/>
    <w:multiLevelType w:val="hybridMultilevel"/>
    <w:tmpl w:val="59DCC5C8"/>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52EF8"/>
    <w:multiLevelType w:val="hybridMultilevel"/>
    <w:tmpl w:val="A38CCBDE"/>
    <w:lvl w:ilvl="0" w:tplc="3BD83512">
      <w:start w:val="1"/>
      <w:numFmt w:val="bullet"/>
      <w:lvlText w:val="-"/>
      <w:lvlJc w:val="left"/>
      <w:rPr>
        <w:rFonts w:ascii="Verdana" w:eastAsia="Arial Unicode MS" w:hAnsi="Verdana" w:cs="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8D07E12"/>
    <w:multiLevelType w:val="hybridMultilevel"/>
    <w:tmpl w:val="60C4B126"/>
    <w:lvl w:ilvl="0" w:tplc="942A7310">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43C37"/>
    <w:multiLevelType w:val="hybridMultilevel"/>
    <w:tmpl w:val="57E0AB3C"/>
    <w:lvl w:ilvl="0" w:tplc="0424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AC03E8"/>
    <w:multiLevelType w:val="hybridMultilevel"/>
    <w:tmpl w:val="DEA29B2A"/>
    <w:lvl w:ilvl="0" w:tplc="F72866CA">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7" w15:restartNumberingAfterBreak="0">
    <w:nsid w:val="69EC45E1"/>
    <w:multiLevelType w:val="hybridMultilevel"/>
    <w:tmpl w:val="F200B334"/>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D971894"/>
    <w:multiLevelType w:val="multilevel"/>
    <w:tmpl w:val="02A26C8A"/>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6E016AE8"/>
    <w:multiLevelType w:val="multilevel"/>
    <w:tmpl w:val="2114831E"/>
    <w:styleLink w:val="Headings"/>
    <w:lvl w:ilvl="0">
      <w:start w:val="1"/>
      <w:numFmt w:val="decimal"/>
      <w:pStyle w:val="Naslov10"/>
      <w:lvlText w:val="%1."/>
      <w:lvlJc w:val="left"/>
      <w:pPr>
        <w:ind w:left="357" w:hanging="357"/>
      </w:pPr>
      <w:rPr>
        <w:rFonts w:hint="default"/>
      </w:rPr>
    </w:lvl>
    <w:lvl w:ilvl="1">
      <w:start w:val="1"/>
      <w:numFmt w:val="decimal"/>
      <w:pStyle w:val="Naslov20"/>
      <w:lvlText w:val="%1.%2"/>
      <w:lvlJc w:val="left"/>
      <w:pPr>
        <w:ind w:left="499" w:hanging="357"/>
      </w:pPr>
      <w:rPr>
        <w:rFonts w:hint="default"/>
      </w:rPr>
    </w:lvl>
    <w:lvl w:ilvl="2">
      <w:start w:val="1"/>
      <w:numFmt w:val="decimal"/>
      <w:pStyle w:val="Naslov30"/>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1"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0C111D"/>
    <w:multiLevelType w:val="hybridMultilevel"/>
    <w:tmpl w:val="FFACEFF6"/>
    <w:lvl w:ilvl="0" w:tplc="DAA0D2C2">
      <w:start w:val="1"/>
      <w:numFmt w:val="bullet"/>
      <w:lvlText w:val="-"/>
      <w:lvlJc w:val="left"/>
      <w:pPr>
        <w:ind w:left="752" w:hanging="360"/>
      </w:pPr>
      <w:rPr>
        <w:rFonts w:ascii="Calibri" w:eastAsia="Calibri" w:hAnsi="Calibri" w:cs="Calibri"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43"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755786293">
    <w:abstractNumId w:val="40"/>
  </w:num>
  <w:num w:numId="2" w16cid:durableId="1957904012">
    <w:abstractNumId w:val="14"/>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641" w:hanging="357"/>
        </w:pPr>
        <w:rPr>
          <w:rFonts w:hint="default"/>
        </w:rPr>
      </w:lvl>
    </w:lvlOverride>
    <w:lvlOverride w:ilvl="2">
      <w:lvl w:ilvl="2">
        <w:start w:val="1"/>
        <w:numFmt w:val="decimal"/>
        <w:pStyle w:val="Naslov30"/>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80369828">
    <w:abstractNumId w:val="38"/>
  </w:num>
  <w:num w:numId="4" w16cid:durableId="637952671">
    <w:abstractNumId w:val="28"/>
  </w:num>
  <w:num w:numId="5" w16cid:durableId="1437866206">
    <w:abstractNumId w:val="6"/>
  </w:num>
  <w:num w:numId="6" w16cid:durableId="1325356238">
    <w:abstractNumId w:val="0"/>
  </w:num>
  <w:num w:numId="7" w16cid:durableId="924074315">
    <w:abstractNumId w:val="5"/>
  </w:num>
  <w:num w:numId="8" w16cid:durableId="890383836">
    <w:abstractNumId w:val="14"/>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16cid:durableId="2066907126">
    <w:abstractNumId w:val="41"/>
  </w:num>
  <w:num w:numId="10" w16cid:durableId="602806406">
    <w:abstractNumId w:val="43"/>
  </w:num>
  <w:num w:numId="11" w16cid:durableId="30569287">
    <w:abstractNumId w:val="24"/>
  </w:num>
  <w:num w:numId="12" w16cid:durableId="1006056442">
    <w:abstractNumId w:val="20"/>
  </w:num>
  <w:num w:numId="13" w16cid:durableId="993024425">
    <w:abstractNumId w:val="23"/>
  </w:num>
  <w:num w:numId="14" w16cid:durableId="218371523">
    <w:abstractNumId w:val="11"/>
  </w:num>
  <w:num w:numId="15" w16cid:durableId="1081022736">
    <w:abstractNumId w:val="4"/>
  </w:num>
  <w:num w:numId="16" w16cid:durableId="1081178315">
    <w:abstractNumId w:val="32"/>
  </w:num>
  <w:num w:numId="17" w16cid:durableId="1821919415">
    <w:abstractNumId w:val="30"/>
  </w:num>
  <w:num w:numId="18" w16cid:durableId="1800760312">
    <w:abstractNumId w:val="10"/>
  </w:num>
  <w:num w:numId="19" w16cid:durableId="1226913992">
    <w:abstractNumId w:val="27"/>
  </w:num>
  <w:num w:numId="20" w16cid:durableId="261378112">
    <w:abstractNumId w:val="36"/>
  </w:num>
  <w:num w:numId="21" w16cid:durableId="572665355">
    <w:abstractNumId w:val="39"/>
  </w:num>
  <w:num w:numId="22" w16cid:durableId="1368870042">
    <w:abstractNumId w:val="8"/>
  </w:num>
  <w:num w:numId="23" w16cid:durableId="1189488865">
    <w:abstractNumId w:val="37"/>
  </w:num>
  <w:num w:numId="24" w16cid:durableId="921140487">
    <w:abstractNumId w:val="25"/>
  </w:num>
  <w:num w:numId="25" w16cid:durableId="1303847315">
    <w:abstractNumId w:val="21"/>
  </w:num>
  <w:num w:numId="26" w16cid:durableId="1126385796">
    <w:abstractNumId w:val="17"/>
  </w:num>
  <w:num w:numId="27" w16cid:durableId="99954748">
    <w:abstractNumId w:val="19"/>
  </w:num>
  <w:num w:numId="28" w16cid:durableId="1867018707">
    <w:abstractNumId w:val="35"/>
  </w:num>
  <w:num w:numId="29" w16cid:durableId="1774083586">
    <w:abstractNumId w:val="26"/>
  </w:num>
  <w:num w:numId="30" w16cid:durableId="1980064543">
    <w:abstractNumId w:val="42"/>
  </w:num>
  <w:num w:numId="31" w16cid:durableId="125123173">
    <w:abstractNumId w:val="1"/>
  </w:num>
  <w:num w:numId="32" w16cid:durableId="1177771018">
    <w:abstractNumId w:val="33"/>
  </w:num>
  <w:num w:numId="33" w16cid:durableId="353002240">
    <w:abstractNumId w:val="9"/>
  </w:num>
  <w:num w:numId="34" w16cid:durableId="1857233176">
    <w:abstractNumId w:val="12"/>
  </w:num>
  <w:num w:numId="35" w16cid:durableId="90203624">
    <w:abstractNumId w:val="3"/>
  </w:num>
  <w:num w:numId="36" w16cid:durableId="1359161086">
    <w:abstractNumId w:val="13"/>
  </w:num>
  <w:num w:numId="37" w16cid:durableId="461001041">
    <w:abstractNumId w:val="34"/>
  </w:num>
  <w:num w:numId="38" w16cid:durableId="1435907481">
    <w:abstractNumId w:val="15"/>
  </w:num>
  <w:num w:numId="39" w16cid:durableId="1936208614">
    <w:abstractNumId w:val="18"/>
  </w:num>
  <w:num w:numId="40" w16cid:durableId="792947695">
    <w:abstractNumId w:val="22"/>
  </w:num>
  <w:num w:numId="41" w16cid:durableId="2108038392">
    <w:abstractNumId w:val="29"/>
  </w:num>
  <w:num w:numId="42" w16cid:durableId="198057850">
    <w:abstractNumId w:val="31"/>
  </w:num>
  <w:num w:numId="43" w16cid:durableId="1298026808">
    <w:abstractNumId w:val="7"/>
  </w:num>
  <w:num w:numId="44" w16cid:durableId="1710454475">
    <w:abstractNumId w:val="16"/>
  </w:num>
  <w:num w:numId="45" w16cid:durableId="784692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3A30"/>
    <w:rsid w:val="00004223"/>
    <w:rsid w:val="00004B23"/>
    <w:rsid w:val="00005F4B"/>
    <w:rsid w:val="000063C2"/>
    <w:rsid w:val="000072AB"/>
    <w:rsid w:val="000078CB"/>
    <w:rsid w:val="00007BEF"/>
    <w:rsid w:val="00010E67"/>
    <w:rsid w:val="00010FED"/>
    <w:rsid w:val="00011ADB"/>
    <w:rsid w:val="00011E1A"/>
    <w:rsid w:val="000124BB"/>
    <w:rsid w:val="00012979"/>
    <w:rsid w:val="00012D9C"/>
    <w:rsid w:val="00014152"/>
    <w:rsid w:val="00015DD6"/>
    <w:rsid w:val="00015F36"/>
    <w:rsid w:val="000169B6"/>
    <w:rsid w:val="000169CF"/>
    <w:rsid w:val="00023B10"/>
    <w:rsid w:val="00023D04"/>
    <w:rsid w:val="00023D3D"/>
    <w:rsid w:val="0002681E"/>
    <w:rsid w:val="00026D7F"/>
    <w:rsid w:val="00026DC4"/>
    <w:rsid w:val="00027ECC"/>
    <w:rsid w:val="00032A24"/>
    <w:rsid w:val="00032F94"/>
    <w:rsid w:val="00033760"/>
    <w:rsid w:val="00033B80"/>
    <w:rsid w:val="00033C8D"/>
    <w:rsid w:val="000344DF"/>
    <w:rsid w:val="0003458C"/>
    <w:rsid w:val="00034EF8"/>
    <w:rsid w:val="00035A51"/>
    <w:rsid w:val="00035FD6"/>
    <w:rsid w:val="000363BE"/>
    <w:rsid w:val="00044767"/>
    <w:rsid w:val="0004688E"/>
    <w:rsid w:val="00050793"/>
    <w:rsid w:val="0005351B"/>
    <w:rsid w:val="00053B35"/>
    <w:rsid w:val="00053CFF"/>
    <w:rsid w:val="00053EBD"/>
    <w:rsid w:val="00055650"/>
    <w:rsid w:val="00056645"/>
    <w:rsid w:val="00056A00"/>
    <w:rsid w:val="00056FBB"/>
    <w:rsid w:val="00060E2A"/>
    <w:rsid w:val="0006117D"/>
    <w:rsid w:val="000631C2"/>
    <w:rsid w:val="000637AE"/>
    <w:rsid w:val="0006500B"/>
    <w:rsid w:val="00065CD3"/>
    <w:rsid w:val="00066550"/>
    <w:rsid w:val="000675DE"/>
    <w:rsid w:val="0007004C"/>
    <w:rsid w:val="00070DD2"/>
    <w:rsid w:val="0007186E"/>
    <w:rsid w:val="00071E5A"/>
    <w:rsid w:val="000757BF"/>
    <w:rsid w:val="00075E43"/>
    <w:rsid w:val="00077BD5"/>
    <w:rsid w:val="00081380"/>
    <w:rsid w:val="0008140E"/>
    <w:rsid w:val="0008197B"/>
    <w:rsid w:val="00081B94"/>
    <w:rsid w:val="00081CBB"/>
    <w:rsid w:val="000825FF"/>
    <w:rsid w:val="00082954"/>
    <w:rsid w:val="00085211"/>
    <w:rsid w:val="00085B52"/>
    <w:rsid w:val="0009104E"/>
    <w:rsid w:val="000918E8"/>
    <w:rsid w:val="00091B32"/>
    <w:rsid w:val="00093844"/>
    <w:rsid w:val="0009454A"/>
    <w:rsid w:val="00095351"/>
    <w:rsid w:val="000965DF"/>
    <w:rsid w:val="00097A70"/>
    <w:rsid w:val="000A1959"/>
    <w:rsid w:val="000A2C72"/>
    <w:rsid w:val="000A3391"/>
    <w:rsid w:val="000A351D"/>
    <w:rsid w:val="000A35F4"/>
    <w:rsid w:val="000A4471"/>
    <w:rsid w:val="000A45B0"/>
    <w:rsid w:val="000A4B6A"/>
    <w:rsid w:val="000A71DC"/>
    <w:rsid w:val="000A76DB"/>
    <w:rsid w:val="000B0571"/>
    <w:rsid w:val="000B17A2"/>
    <w:rsid w:val="000B1893"/>
    <w:rsid w:val="000B41C0"/>
    <w:rsid w:val="000B5191"/>
    <w:rsid w:val="000B5F71"/>
    <w:rsid w:val="000B64F7"/>
    <w:rsid w:val="000B66C4"/>
    <w:rsid w:val="000B740B"/>
    <w:rsid w:val="000B7A9C"/>
    <w:rsid w:val="000C735E"/>
    <w:rsid w:val="000C7877"/>
    <w:rsid w:val="000C799C"/>
    <w:rsid w:val="000D053F"/>
    <w:rsid w:val="000D0D38"/>
    <w:rsid w:val="000D27BA"/>
    <w:rsid w:val="000D2E49"/>
    <w:rsid w:val="000D3400"/>
    <w:rsid w:val="000D3BC9"/>
    <w:rsid w:val="000D5715"/>
    <w:rsid w:val="000D5FBB"/>
    <w:rsid w:val="000D7A27"/>
    <w:rsid w:val="000D7C7E"/>
    <w:rsid w:val="000E08B4"/>
    <w:rsid w:val="000E10F9"/>
    <w:rsid w:val="000E2AF5"/>
    <w:rsid w:val="000E3665"/>
    <w:rsid w:val="000E3D58"/>
    <w:rsid w:val="000E58F2"/>
    <w:rsid w:val="000E5A3F"/>
    <w:rsid w:val="000E5D7C"/>
    <w:rsid w:val="000E686A"/>
    <w:rsid w:val="000E7A84"/>
    <w:rsid w:val="000E7E80"/>
    <w:rsid w:val="000F085B"/>
    <w:rsid w:val="000F262B"/>
    <w:rsid w:val="000F4247"/>
    <w:rsid w:val="000F5310"/>
    <w:rsid w:val="000F6718"/>
    <w:rsid w:val="000F75C6"/>
    <w:rsid w:val="0010091F"/>
    <w:rsid w:val="00100D34"/>
    <w:rsid w:val="00101682"/>
    <w:rsid w:val="00103180"/>
    <w:rsid w:val="00103EAE"/>
    <w:rsid w:val="00103EE5"/>
    <w:rsid w:val="00104310"/>
    <w:rsid w:val="00107834"/>
    <w:rsid w:val="00110547"/>
    <w:rsid w:val="0011143D"/>
    <w:rsid w:val="001118E3"/>
    <w:rsid w:val="00111D3D"/>
    <w:rsid w:val="001144AB"/>
    <w:rsid w:val="0011549B"/>
    <w:rsid w:val="001158B5"/>
    <w:rsid w:val="0011613B"/>
    <w:rsid w:val="00120550"/>
    <w:rsid w:val="00120A46"/>
    <w:rsid w:val="00121908"/>
    <w:rsid w:val="00121D64"/>
    <w:rsid w:val="0012364B"/>
    <w:rsid w:val="00124461"/>
    <w:rsid w:val="00124735"/>
    <w:rsid w:val="00125D78"/>
    <w:rsid w:val="00126055"/>
    <w:rsid w:val="0012671C"/>
    <w:rsid w:val="00126FA0"/>
    <w:rsid w:val="00127772"/>
    <w:rsid w:val="001277E6"/>
    <w:rsid w:val="00130178"/>
    <w:rsid w:val="00130CBF"/>
    <w:rsid w:val="0013100F"/>
    <w:rsid w:val="001317DD"/>
    <w:rsid w:val="0013181E"/>
    <w:rsid w:val="00131CD2"/>
    <w:rsid w:val="00131CF2"/>
    <w:rsid w:val="001353EF"/>
    <w:rsid w:val="00135AB6"/>
    <w:rsid w:val="0013683A"/>
    <w:rsid w:val="001375B6"/>
    <w:rsid w:val="00140271"/>
    <w:rsid w:val="00142B7E"/>
    <w:rsid w:val="00142EA9"/>
    <w:rsid w:val="0014346A"/>
    <w:rsid w:val="00144724"/>
    <w:rsid w:val="00144E6E"/>
    <w:rsid w:val="001465A1"/>
    <w:rsid w:val="0014694B"/>
    <w:rsid w:val="001471F3"/>
    <w:rsid w:val="00147453"/>
    <w:rsid w:val="00150B80"/>
    <w:rsid w:val="0015151B"/>
    <w:rsid w:val="00152883"/>
    <w:rsid w:val="00152B13"/>
    <w:rsid w:val="00153DA0"/>
    <w:rsid w:val="00155994"/>
    <w:rsid w:val="00156AD0"/>
    <w:rsid w:val="00161559"/>
    <w:rsid w:val="00161942"/>
    <w:rsid w:val="00162159"/>
    <w:rsid w:val="00162808"/>
    <w:rsid w:val="00162E4B"/>
    <w:rsid w:val="00164F36"/>
    <w:rsid w:val="00165941"/>
    <w:rsid w:val="00165A0D"/>
    <w:rsid w:val="00165CCA"/>
    <w:rsid w:val="00166748"/>
    <w:rsid w:val="001668AE"/>
    <w:rsid w:val="00166B3B"/>
    <w:rsid w:val="00167605"/>
    <w:rsid w:val="00171313"/>
    <w:rsid w:val="001716C5"/>
    <w:rsid w:val="00171B74"/>
    <w:rsid w:val="00172A4C"/>
    <w:rsid w:val="00173573"/>
    <w:rsid w:val="0017436F"/>
    <w:rsid w:val="001746AD"/>
    <w:rsid w:val="00174D87"/>
    <w:rsid w:val="00176382"/>
    <w:rsid w:val="0017690A"/>
    <w:rsid w:val="00176970"/>
    <w:rsid w:val="00177AF3"/>
    <w:rsid w:val="001810A1"/>
    <w:rsid w:val="00182BED"/>
    <w:rsid w:val="001838DA"/>
    <w:rsid w:val="00184425"/>
    <w:rsid w:val="0018465B"/>
    <w:rsid w:val="00184944"/>
    <w:rsid w:val="00184DA9"/>
    <w:rsid w:val="001859C2"/>
    <w:rsid w:val="0018717F"/>
    <w:rsid w:val="00187890"/>
    <w:rsid w:val="00187E3C"/>
    <w:rsid w:val="00187FD2"/>
    <w:rsid w:val="00191848"/>
    <w:rsid w:val="00191B44"/>
    <w:rsid w:val="00193D1A"/>
    <w:rsid w:val="001940ED"/>
    <w:rsid w:val="00195B86"/>
    <w:rsid w:val="0019666D"/>
    <w:rsid w:val="00196E54"/>
    <w:rsid w:val="00197BC8"/>
    <w:rsid w:val="001A0631"/>
    <w:rsid w:val="001A378B"/>
    <w:rsid w:val="001A407F"/>
    <w:rsid w:val="001A40F4"/>
    <w:rsid w:val="001A4565"/>
    <w:rsid w:val="001A4F86"/>
    <w:rsid w:val="001A5F38"/>
    <w:rsid w:val="001A6646"/>
    <w:rsid w:val="001A67D0"/>
    <w:rsid w:val="001B0726"/>
    <w:rsid w:val="001B1601"/>
    <w:rsid w:val="001B1F5F"/>
    <w:rsid w:val="001B2CAD"/>
    <w:rsid w:val="001B3DB2"/>
    <w:rsid w:val="001B60F2"/>
    <w:rsid w:val="001B627F"/>
    <w:rsid w:val="001B62FD"/>
    <w:rsid w:val="001B6746"/>
    <w:rsid w:val="001B6B52"/>
    <w:rsid w:val="001B6C82"/>
    <w:rsid w:val="001C04F6"/>
    <w:rsid w:val="001C095A"/>
    <w:rsid w:val="001C4582"/>
    <w:rsid w:val="001C465D"/>
    <w:rsid w:val="001C5AE3"/>
    <w:rsid w:val="001C5DA5"/>
    <w:rsid w:val="001C6056"/>
    <w:rsid w:val="001C7210"/>
    <w:rsid w:val="001C77E2"/>
    <w:rsid w:val="001D296C"/>
    <w:rsid w:val="001D2CDD"/>
    <w:rsid w:val="001D39B6"/>
    <w:rsid w:val="001D46BA"/>
    <w:rsid w:val="001D50F9"/>
    <w:rsid w:val="001D6A27"/>
    <w:rsid w:val="001D75FC"/>
    <w:rsid w:val="001D790F"/>
    <w:rsid w:val="001E11F4"/>
    <w:rsid w:val="001E1E80"/>
    <w:rsid w:val="001E295A"/>
    <w:rsid w:val="001E2EA1"/>
    <w:rsid w:val="001E3394"/>
    <w:rsid w:val="001E5303"/>
    <w:rsid w:val="001E5ADE"/>
    <w:rsid w:val="001E613C"/>
    <w:rsid w:val="001E6781"/>
    <w:rsid w:val="001E685C"/>
    <w:rsid w:val="001E7F3F"/>
    <w:rsid w:val="001F0C07"/>
    <w:rsid w:val="001F22A5"/>
    <w:rsid w:val="001F2789"/>
    <w:rsid w:val="001F2C54"/>
    <w:rsid w:val="001F4BE5"/>
    <w:rsid w:val="001F614F"/>
    <w:rsid w:val="001F62C7"/>
    <w:rsid w:val="001F6F87"/>
    <w:rsid w:val="001F7140"/>
    <w:rsid w:val="00200139"/>
    <w:rsid w:val="002016D3"/>
    <w:rsid w:val="00202D2B"/>
    <w:rsid w:val="00203401"/>
    <w:rsid w:val="002047DF"/>
    <w:rsid w:val="0020798C"/>
    <w:rsid w:val="00207B04"/>
    <w:rsid w:val="002103C8"/>
    <w:rsid w:val="00211342"/>
    <w:rsid w:val="002116EC"/>
    <w:rsid w:val="00213A94"/>
    <w:rsid w:val="00214A79"/>
    <w:rsid w:val="00217E26"/>
    <w:rsid w:val="00220BD7"/>
    <w:rsid w:val="00222835"/>
    <w:rsid w:val="00222EF1"/>
    <w:rsid w:val="002231A9"/>
    <w:rsid w:val="00223CFB"/>
    <w:rsid w:val="002242C7"/>
    <w:rsid w:val="00224601"/>
    <w:rsid w:val="002246EE"/>
    <w:rsid w:val="0022522F"/>
    <w:rsid w:val="002255F1"/>
    <w:rsid w:val="002257E5"/>
    <w:rsid w:val="00225A52"/>
    <w:rsid w:val="00226145"/>
    <w:rsid w:val="00226B5D"/>
    <w:rsid w:val="00232CB5"/>
    <w:rsid w:val="0023306B"/>
    <w:rsid w:val="002336D8"/>
    <w:rsid w:val="00233DBC"/>
    <w:rsid w:val="002342DB"/>
    <w:rsid w:val="00234453"/>
    <w:rsid w:val="0023509B"/>
    <w:rsid w:val="002362C4"/>
    <w:rsid w:val="00237077"/>
    <w:rsid w:val="002404D0"/>
    <w:rsid w:val="00241457"/>
    <w:rsid w:val="00241972"/>
    <w:rsid w:val="00241A13"/>
    <w:rsid w:val="00242AB7"/>
    <w:rsid w:val="00244A5A"/>
    <w:rsid w:val="00244EAA"/>
    <w:rsid w:val="00247D4D"/>
    <w:rsid w:val="00250608"/>
    <w:rsid w:val="00250A2E"/>
    <w:rsid w:val="0025155F"/>
    <w:rsid w:val="00251A65"/>
    <w:rsid w:val="0025212F"/>
    <w:rsid w:val="00253402"/>
    <w:rsid w:val="00254EAD"/>
    <w:rsid w:val="00255411"/>
    <w:rsid w:val="00255517"/>
    <w:rsid w:val="002568AB"/>
    <w:rsid w:val="00257DA8"/>
    <w:rsid w:val="00261DF2"/>
    <w:rsid w:val="0026289B"/>
    <w:rsid w:val="00262DC7"/>
    <w:rsid w:val="0026364E"/>
    <w:rsid w:val="002637CD"/>
    <w:rsid w:val="002639F8"/>
    <w:rsid w:val="00263CE3"/>
    <w:rsid w:val="00263F7A"/>
    <w:rsid w:val="00265BB2"/>
    <w:rsid w:val="0026726F"/>
    <w:rsid w:val="002677CC"/>
    <w:rsid w:val="00270A35"/>
    <w:rsid w:val="00273EC1"/>
    <w:rsid w:val="00274551"/>
    <w:rsid w:val="00274610"/>
    <w:rsid w:val="002769E8"/>
    <w:rsid w:val="00277A94"/>
    <w:rsid w:val="00280A9C"/>
    <w:rsid w:val="00280C52"/>
    <w:rsid w:val="002814E9"/>
    <w:rsid w:val="00281AAF"/>
    <w:rsid w:val="002825C6"/>
    <w:rsid w:val="00282C53"/>
    <w:rsid w:val="002838E4"/>
    <w:rsid w:val="0028514D"/>
    <w:rsid w:val="002851C4"/>
    <w:rsid w:val="002863CD"/>
    <w:rsid w:val="00286682"/>
    <w:rsid w:val="00287693"/>
    <w:rsid w:val="002877FE"/>
    <w:rsid w:val="0028786F"/>
    <w:rsid w:val="002879C4"/>
    <w:rsid w:val="00287B94"/>
    <w:rsid w:val="00287D74"/>
    <w:rsid w:val="002903E9"/>
    <w:rsid w:val="002917BB"/>
    <w:rsid w:val="00292D53"/>
    <w:rsid w:val="0029355D"/>
    <w:rsid w:val="002946BE"/>
    <w:rsid w:val="002958FE"/>
    <w:rsid w:val="00296010"/>
    <w:rsid w:val="002A0509"/>
    <w:rsid w:val="002A1542"/>
    <w:rsid w:val="002A25EB"/>
    <w:rsid w:val="002A2A10"/>
    <w:rsid w:val="002A367F"/>
    <w:rsid w:val="002A3BA6"/>
    <w:rsid w:val="002A4D70"/>
    <w:rsid w:val="002A513E"/>
    <w:rsid w:val="002A64B0"/>
    <w:rsid w:val="002A6853"/>
    <w:rsid w:val="002A7C00"/>
    <w:rsid w:val="002B0C97"/>
    <w:rsid w:val="002B2B13"/>
    <w:rsid w:val="002B33FF"/>
    <w:rsid w:val="002B48AB"/>
    <w:rsid w:val="002B4C03"/>
    <w:rsid w:val="002B5236"/>
    <w:rsid w:val="002B55BD"/>
    <w:rsid w:val="002B60E3"/>
    <w:rsid w:val="002B654D"/>
    <w:rsid w:val="002B6B6B"/>
    <w:rsid w:val="002C035F"/>
    <w:rsid w:val="002C0F3F"/>
    <w:rsid w:val="002C1278"/>
    <w:rsid w:val="002C13FC"/>
    <w:rsid w:val="002C173A"/>
    <w:rsid w:val="002C3045"/>
    <w:rsid w:val="002C31A4"/>
    <w:rsid w:val="002C3A24"/>
    <w:rsid w:val="002C3FC0"/>
    <w:rsid w:val="002C427C"/>
    <w:rsid w:val="002C5389"/>
    <w:rsid w:val="002D2031"/>
    <w:rsid w:val="002D26F8"/>
    <w:rsid w:val="002D4F2D"/>
    <w:rsid w:val="002D5895"/>
    <w:rsid w:val="002D62C8"/>
    <w:rsid w:val="002D6324"/>
    <w:rsid w:val="002D6CB5"/>
    <w:rsid w:val="002E0122"/>
    <w:rsid w:val="002E0C83"/>
    <w:rsid w:val="002E1486"/>
    <w:rsid w:val="002E16C4"/>
    <w:rsid w:val="002E25E9"/>
    <w:rsid w:val="002E383E"/>
    <w:rsid w:val="002E3D5D"/>
    <w:rsid w:val="002E3DD9"/>
    <w:rsid w:val="002E4179"/>
    <w:rsid w:val="002E4ECA"/>
    <w:rsid w:val="002E524A"/>
    <w:rsid w:val="002E606B"/>
    <w:rsid w:val="002F004F"/>
    <w:rsid w:val="002F0A9F"/>
    <w:rsid w:val="002F1E14"/>
    <w:rsid w:val="002F28BA"/>
    <w:rsid w:val="002F2A8A"/>
    <w:rsid w:val="002F2CF1"/>
    <w:rsid w:val="002F3D91"/>
    <w:rsid w:val="002F4B50"/>
    <w:rsid w:val="002F5592"/>
    <w:rsid w:val="002F7589"/>
    <w:rsid w:val="002F7658"/>
    <w:rsid w:val="002F7720"/>
    <w:rsid w:val="002F7BC4"/>
    <w:rsid w:val="002F7F47"/>
    <w:rsid w:val="002F7F9C"/>
    <w:rsid w:val="00300276"/>
    <w:rsid w:val="0030028A"/>
    <w:rsid w:val="003022E7"/>
    <w:rsid w:val="00302A5A"/>
    <w:rsid w:val="00303271"/>
    <w:rsid w:val="00303D96"/>
    <w:rsid w:val="00304BC5"/>
    <w:rsid w:val="00305479"/>
    <w:rsid w:val="003059ED"/>
    <w:rsid w:val="00306167"/>
    <w:rsid w:val="00306937"/>
    <w:rsid w:val="003073AD"/>
    <w:rsid w:val="00307EBF"/>
    <w:rsid w:val="00307F19"/>
    <w:rsid w:val="00307F37"/>
    <w:rsid w:val="00310087"/>
    <w:rsid w:val="00312B98"/>
    <w:rsid w:val="00313095"/>
    <w:rsid w:val="00314473"/>
    <w:rsid w:val="003146A2"/>
    <w:rsid w:val="003154A8"/>
    <w:rsid w:val="00315561"/>
    <w:rsid w:val="00316B9E"/>
    <w:rsid w:val="00316D87"/>
    <w:rsid w:val="00317174"/>
    <w:rsid w:val="003174CC"/>
    <w:rsid w:val="00317910"/>
    <w:rsid w:val="00317A3F"/>
    <w:rsid w:val="00320AE5"/>
    <w:rsid w:val="00320B9D"/>
    <w:rsid w:val="00321E8F"/>
    <w:rsid w:val="0032201E"/>
    <w:rsid w:val="003220BA"/>
    <w:rsid w:val="003222DB"/>
    <w:rsid w:val="003229EB"/>
    <w:rsid w:val="00322D0A"/>
    <w:rsid w:val="00322E01"/>
    <w:rsid w:val="0032399A"/>
    <w:rsid w:val="00323DE4"/>
    <w:rsid w:val="00323ED6"/>
    <w:rsid w:val="0032410C"/>
    <w:rsid w:val="00326149"/>
    <w:rsid w:val="003261F0"/>
    <w:rsid w:val="00327175"/>
    <w:rsid w:val="0032746A"/>
    <w:rsid w:val="00327FD1"/>
    <w:rsid w:val="00331207"/>
    <w:rsid w:val="003316FF"/>
    <w:rsid w:val="00331BA4"/>
    <w:rsid w:val="00332860"/>
    <w:rsid w:val="003334F7"/>
    <w:rsid w:val="00333521"/>
    <w:rsid w:val="00333656"/>
    <w:rsid w:val="00333B73"/>
    <w:rsid w:val="00334B30"/>
    <w:rsid w:val="003353C1"/>
    <w:rsid w:val="00335ECD"/>
    <w:rsid w:val="00335EE6"/>
    <w:rsid w:val="00336541"/>
    <w:rsid w:val="00336671"/>
    <w:rsid w:val="00337194"/>
    <w:rsid w:val="0033730D"/>
    <w:rsid w:val="00337699"/>
    <w:rsid w:val="0034131A"/>
    <w:rsid w:val="00342111"/>
    <w:rsid w:val="00342B1C"/>
    <w:rsid w:val="00342D1B"/>
    <w:rsid w:val="003439F3"/>
    <w:rsid w:val="00343A24"/>
    <w:rsid w:val="00343BAF"/>
    <w:rsid w:val="0034508A"/>
    <w:rsid w:val="00345728"/>
    <w:rsid w:val="0034588D"/>
    <w:rsid w:val="003468BE"/>
    <w:rsid w:val="003468DD"/>
    <w:rsid w:val="00347BB3"/>
    <w:rsid w:val="003503CA"/>
    <w:rsid w:val="00350D7A"/>
    <w:rsid w:val="0035229F"/>
    <w:rsid w:val="003529CF"/>
    <w:rsid w:val="0035349F"/>
    <w:rsid w:val="00354169"/>
    <w:rsid w:val="0035469E"/>
    <w:rsid w:val="00354F6B"/>
    <w:rsid w:val="003577BA"/>
    <w:rsid w:val="00360B5B"/>
    <w:rsid w:val="00361663"/>
    <w:rsid w:val="00361E99"/>
    <w:rsid w:val="0036234F"/>
    <w:rsid w:val="00363477"/>
    <w:rsid w:val="003644D9"/>
    <w:rsid w:val="00366B65"/>
    <w:rsid w:val="00367036"/>
    <w:rsid w:val="0036750C"/>
    <w:rsid w:val="0037030A"/>
    <w:rsid w:val="003715DA"/>
    <w:rsid w:val="00371BEC"/>
    <w:rsid w:val="00371F4F"/>
    <w:rsid w:val="00372796"/>
    <w:rsid w:val="00372D4D"/>
    <w:rsid w:val="00372FBE"/>
    <w:rsid w:val="003737D9"/>
    <w:rsid w:val="00373BAF"/>
    <w:rsid w:val="00374C49"/>
    <w:rsid w:val="00375CBA"/>
    <w:rsid w:val="00376417"/>
    <w:rsid w:val="003807D9"/>
    <w:rsid w:val="00380A46"/>
    <w:rsid w:val="00384883"/>
    <w:rsid w:val="003874FC"/>
    <w:rsid w:val="003901B5"/>
    <w:rsid w:val="003909C0"/>
    <w:rsid w:val="003934B7"/>
    <w:rsid w:val="00393831"/>
    <w:rsid w:val="00393BED"/>
    <w:rsid w:val="00395612"/>
    <w:rsid w:val="00396276"/>
    <w:rsid w:val="00397E1C"/>
    <w:rsid w:val="003A00D9"/>
    <w:rsid w:val="003A046A"/>
    <w:rsid w:val="003A13B8"/>
    <w:rsid w:val="003A1573"/>
    <w:rsid w:val="003A1B08"/>
    <w:rsid w:val="003A24E4"/>
    <w:rsid w:val="003A2683"/>
    <w:rsid w:val="003A2764"/>
    <w:rsid w:val="003A2A07"/>
    <w:rsid w:val="003A2B68"/>
    <w:rsid w:val="003A314C"/>
    <w:rsid w:val="003A45F1"/>
    <w:rsid w:val="003A77BA"/>
    <w:rsid w:val="003B05AB"/>
    <w:rsid w:val="003B0F86"/>
    <w:rsid w:val="003B1F4E"/>
    <w:rsid w:val="003B2611"/>
    <w:rsid w:val="003B26CE"/>
    <w:rsid w:val="003B322A"/>
    <w:rsid w:val="003B4010"/>
    <w:rsid w:val="003B4942"/>
    <w:rsid w:val="003B5B0C"/>
    <w:rsid w:val="003B5E6F"/>
    <w:rsid w:val="003B6034"/>
    <w:rsid w:val="003B66CD"/>
    <w:rsid w:val="003B78A3"/>
    <w:rsid w:val="003C0137"/>
    <w:rsid w:val="003C020D"/>
    <w:rsid w:val="003C3323"/>
    <w:rsid w:val="003C50C8"/>
    <w:rsid w:val="003C5CB2"/>
    <w:rsid w:val="003C5CFF"/>
    <w:rsid w:val="003C61AD"/>
    <w:rsid w:val="003C6325"/>
    <w:rsid w:val="003C7033"/>
    <w:rsid w:val="003C7720"/>
    <w:rsid w:val="003C779D"/>
    <w:rsid w:val="003D09CD"/>
    <w:rsid w:val="003D1017"/>
    <w:rsid w:val="003D1F76"/>
    <w:rsid w:val="003D2042"/>
    <w:rsid w:val="003D251A"/>
    <w:rsid w:val="003D2A05"/>
    <w:rsid w:val="003D330C"/>
    <w:rsid w:val="003D3D71"/>
    <w:rsid w:val="003D57DB"/>
    <w:rsid w:val="003D588D"/>
    <w:rsid w:val="003D62D1"/>
    <w:rsid w:val="003D6F8D"/>
    <w:rsid w:val="003D71A7"/>
    <w:rsid w:val="003E0C42"/>
    <w:rsid w:val="003E212F"/>
    <w:rsid w:val="003E245D"/>
    <w:rsid w:val="003E25F1"/>
    <w:rsid w:val="003E2C47"/>
    <w:rsid w:val="003E3898"/>
    <w:rsid w:val="003E3C57"/>
    <w:rsid w:val="003E4017"/>
    <w:rsid w:val="003E7AB5"/>
    <w:rsid w:val="003F03D3"/>
    <w:rsid w:val="003F0471"/>
    <w:rsid w:val="003F2E82"/>
    <w:rsid w:val="003F4FDA"/>
    <w:rsid w:val="003F529C"/>
    <w:rsid w:val="003F7917"/>
    <w:rsid w:val="003F7D4F"/>
    <w:rsid w:val="00400A3C"/>
    <w:rsid w:val="00401150"/>
    <w:rsid w:val="00405A16"/>
    <w:rsid w:val="0040603D"/>
    <w:rsid w:val="004061A7"/>
    <w:rsid w:val="0040742D"/>
    <w:rsid w:val="00410ACE"/>
    <w:rsid w:val="004145E0"/>
    <w:rsid w:val="004170D1"/>
    <w:rsid w:val="00421964"/>
    <w:rsid w:val="00422222"/>
    <w:rsid w:val="0042227F"/>
    <w:rsid w:val="00422356"/>
    <w:rsid w:val="0042315D"/>
    <w:rsid w:val="00423B99"/>
    <w:rsid w:val="0042464F"/>
    <w:rsid w:val="00424B3A"/>
    <w:rsid w:val="004251F0"/>
    <w:rsid w:val="0042590D"/>
    <w:rsid w:val="00425E2F"/>
    <w:rsid w:val="00425F2A"/>
    <w:rsid w:val="00427C3D"/>
    <w:rsid w:val="0043002D"/>
    <w:rsid w:val="00430333"/>
    <w:rsid w:val="00430554"/>
    <w:rsid w:val="004306AB"/>
    <w:rsid w:val="0043072A"/>
    <w:rsid w:val="00430FA5"/>
    <w:rsid w:val="00431E63"/>
    <w:rsid w:val="00432777"/>
    <w:rsid w:val="00433722"/>
    <w:rsid w:val="00433926"/>
    <w:rsid w:val="00433FB1"/>
    <w:rsid w:val="00434174"/>
    <w:rsid w:val="0043429B"/>
    <w:rsid w:val="00434552"/>
    <w:rsid w:val="00435E3A"/>
    <w:rsid w:val="004366B0"/>
    <w:rsid w:val="00440110"/>
    <w:rsid w:val="00441C51"/>
    <w:rsid w:val="00442953"/>
    <w:rsid w:val="00443B44"/>
    <w:rsid w:val="0044429C"/>
    <w:rsid w:val="0044545F"/>
    <w:rsid w:val="00445DA3"/>
    <w:rsid w:val="00445FA8"/>
    <w:rsid w:val="00446057"/>
    <w:rsid w:val="00446880"/>
    <w:rsid w:val="004475CF"/>
    <w:rsid w:val="00450FAE"/>
    <w:rsid w:val="0045216C"/>
    <w:rsid w:val="0045238D"/>
    <w:rsid w:val="004529DE"/>
    <w:rsid w:val="004529DF"/>
    <w:rsid w:val="00454755"/>
    <w:rsid w:val="004552B1"/>
    <w:rsid w:val="00455CB9"/>
    <w:rsid w:val="00455F3B"/>
    <w:rsid w:val="004574D9"/>
    <w:rsid w:val="00457600"/>
    <w:rsid w:val="00457BDD"/>
    <w:rsid w:val="00462D76"/>
    <w:rsid w:val="0046544C"/>
    <w:rsid w:val="00470593"/>
    <w:rsid w:val="00470CB5"/>
    <w:rsid w:val="00471E7F"/>
    <w:rsid w:val="0047215B"/>
    <w:rsid w:val="004728DB"/>
    <w:rsid w:val="0047368C"/>
    <w:rsid w:val="00473C84"/>
    <w:rsid w:val="00477B39"/>
    <w:rsid w:val="00481508"/>
    <w:rsid w:val="00481D07"/>
    <w:rsid w:val="00482367"/>
    <w:rsid w:val="00483471"/>
    <w:rsid w:val="00483560"/>
    <w:rsid w:val="00486402"/>
    <w:rsid w:val="00492C00"/>
    <w:rsid w:val="004934BF"/>
    <w:rsid w:val="00494ADA"/>
    <w:rsid w:val="00494D1A"/>
    <w:rsid w:val="004967EF"/>
    <w:rsid w:val="0049684E"/>
    <w:rsid w:val="00496C55"/>
    <w:rsid w:val="00497535"/>
    <w:rsid w:val="00497AF9"/>
    <w:rsid w:val="00497DF7"/>
    <w:rsid w:val="004A06D9"/>
    <w:rsid w:val="004A0DCE"/>
    <w:rsid w:val="004A0E28"/>
    <w:rsid w:val="004A20B9"/>
    <w:rsid w:val="004A5C69"/>
    <w:rsid w:val="004A62FF"/>
    <w:rsid w:val="004A7E58"/>
    <w:rsid w:val="004B01C8"/>
    <w:rsid w:val="004B1094"/>
    <w:rsid w:val="004B2292"/>
    <w:rsid w:val="004B3137"/>
    <w:rsid w:val="004B3CB5"/>
    <w:rsid w:val="004B3D4C"/>
    <w:rsid w:val="004B44FD"/>
    <w:rsid w:val="004B4DB1"/>
    <w:rsid w:val="004B58BE"/>
    <w:rsid w:val="004B5BF5"/>
    <w:rsid w:val="004B5F7C"/>
    <w:rsid w:val="004B6773"/>
    <w:rsid w:val="004B6A3B"/>
    <w:rsid w:val="004B6B75"/>
    <w:rsid w:val="004B7306"/>
    <w:rsid w:val="004B7DF6"/>
    <w:rsid w:val="004B7F76"/>
    <w:rsid w:val="004C00D0"/>
    <w:rsid w:val="004C0D3E"/>
    <w:rsid w:val="004C1E64"/>
    <w:rsid w:val="004C30AD"/>
    <w:rsid w:val="004C33C4"/>
    <w:rsid w:val="004C5882"/>
    <w:rsid w:val="004C6620"/>
    <w:rsid w:val="004C66FB"/>
    <w:rsid w:val="004C6CDD"/>
    <w:rsid w:val="004C6D4D"/>
    <w:rsid w:val="004C6F58"/>
    <w:rsid w:val="004D0122"/>
    <w:rsid w:val="004D0B3D"/>
    <w:rsid w:val="004D1095"/>
    <w:rsid w:val="004D1920"/>
    <w:rsid w:val="004D1D42"/>
    <w:rsid w:val="004D2736"/>
    <w:rsid w:val="004D2D58"/>
    <w:rsid w:val="004D39FA"/>
    <w:rsid w:val="004D3B1C"/>
    <w:rsid w:val="004D3C86"/>
    <w:rsid w:val="004D4756"/>
    <w:rsid w:val="004D50DA"/>
    <w:rsid w:val="004D5EF4"/>
    <w:rsid w:val="004D682D"/>
    <w:rsid w:val="004E118C"/>
    <w:rsid w:val="004E1E31"/>
    <w:rsid w:val="004E4A19"/>
    <w:rsid w:val="004E5E0E"/>
    <w:rsid w:val="004E6453"/>
    <w:rsid w:val="004E7EB6"/>
    <w:rsid w:val="004F021B"/>
    <w:rsid w:val="004F093D"/>
    <w:rsid w:val="004F283B"/>
    <w:rsid w:val="004F375D"/>
    <w:rsid w:val="004F3884"/>
    <w:rsid w:val="004F54B2"/>
    <w:rsid w:val="004F5F6A"/>
    <w:rsid w:val="00500070"/>
    <w:rsid w:val="00500FF7"/>
    <w:rsid w:val="0050176E"/>
    <w:rsid w:val="00501809"/>
    <w:rsid w:val="0050248B"/>
    <w:rsid w:val="00502729"/>
    <w:rsid w:val="005027BF"/>
    <w:rsid w:val="00504359"/>
    <w:rsid w:val="00505019"/>
    <w:rsid w:val="005051B7"/>
    <w:rsid w:val="00505FB5"/>
    <w:rsid w:val="005068F3"/>
    <w:rsid w:val="0050764C"/>
    <w:rsid w:val="00507CE0"/>
    <w:rsid w:val="00510818"/>
    <w:rsid w:val="00511B0A"/>
    <w:rsid w:val="00511EFA"/>
    <w:rsid w:val="005120D9"/>
    <w:rsid w:val="005124BC"/>
    <w:rsid w:val="00512D93"/>
    <w:rsid w:val="00513A05"/>
    <w:rsid w:val="005150E9"/>
    <w:rsid w:val="00515D68"/>
    <w:rsid w:val="005160DE"/>
    <w:rsid w:val="00516723"/>
    <w:rsid w:val="005178B0"/>
    <w:rsid w:val="00520E10"/>
    <w:rsid w:val="00521CAF"/>
    <w:rsid w:val="0052361B"/>
    <w:rsid w:val="00523BDD"/>
    <w:rsid w:val="005260A9"/>
    <w:rsid w:val="0053094B"/>
    <w:rsid w:val="005312FE"/>
    <w:rsid w:val="005327D2"/>
    <w:rsid w:val="00533A03"/>
    <w:rsid w:val="00535149"/>
    <w:rsid w:val="00535DB7"/>
    <w:rsid w:val="0053684D"/>
    <w:rsid w:val="00536EF9"/>
    <w:rsid w:val="0053702F"/>
    <w:rsid w:val="005377F0"/>
    <w:rsid w:val="005418FF"/>
    <w:rsid w:val="00542CC6"/>
    <w:rsid w:val="00542DB6"/>
    <w:rsid w:val="00542DC9"/>
    <w:rsid w:val="00543EC8"/>
    <w:rsid w:val="00544002"/>
    <w:rsid w:val="005445E4"/>
    <w:rsid w:val="00544E43"/>
    <w:rsid w:val="00545FD2"/>
    <w:rsid w:val="0054678D"/>
    <w:rsid w:val="00547A76"/>
    <w:rsid w:val="00547FE7"/>
    <w:rsid w:val="005501E0"/>
    <w:rsid w:val="0055090E"/>
    <w:rsid w:val="00550CB6"/>
    <w:rsid w:val="00552449"/>
    <w:rsid w:val="00552466"/>
    <w:rsid w:val="005525B3"/>
    <w:rsid w:val="0055309E"/>
    <w:rsid w:val="005531CE"/>
    <w:rsid w:val="0055387A"/>
    <w:rsid w:val="00554233"/>
    <w:rsid w:val="00554916"/>
    <w:rsid w:val="00556458"/>
    <w:rsid w:val="00556FFE"/>
    <w:rsid w:val="005571B4"/>
    <w:rsid w:val="005602C7"/>
    <w:rsid w:val="00560CF1"/>
    <w:rsid w:val="00562109"/>
    <w:rsid w:val="005622B7"/>
    <w:rsid w:val="0056288E"/>
    <w:rsid w:val="00563E24"/>
    <w:rsid w:val="00565C39"/>
    <w:rsid w:val="00566FEF"/>
    <w:rsid w:val="00567A06"/>
    <w:rsid w:val="005703F3"/>
    <w:rsid w:val="00570CFD"/>
    <w:rsid w:val="00572D62"/>
    <w:rsid w:val="00573109"/>
    <w:rsid w:val="00573B9B"/>
    <w:rsid w:val="0057475D"/>
    <w:rsid w:val="005754EA"/>
    <w:rsid w:val="00577B1F"/>
    <w:rsid w:val="00580173"/>
    <w:rsid w:val="00580746"/>
    <w:rsid w:val="0058082A"/>
    <w:rsid w:val="005809A3"/>
    <w:rsid w:val="00580AFA"/>
    <w:rsid w:val="0058135E"/>
    <w:rsid w:val="00584540"/>
    <w:rsid w:val="00586391"/>
    <w:rsid w:val="005863C9"/>
    <w:rsid w:val="0058640D"/>
    <w:rsid w:val="005864EE"/>
    <w:rsid w:val="0058659F"/>
    <w:rsid w:val="00586908"/>
    <w:rsid w:val="00586D4A"/>
    <w:rsid w:val="00590921"/>
    <w:rsid w:val="0059093D"/>
    <w:rsid w:val="00591C93"/>
    <w:rsid w:val="00592C34"/>
    <w:rsid w:val="00593459"/>
    <w:rsid w:val="00593C0F"/>
    <w:rsid w:val="0059489C"/>
    <w:rsid w:val="00595CB2"/>
    <w:rsid w:val="00596401"/>
    <w:rsid w:val="00596A5F"/>
    <w:rsid w:val="00596CAB"/>
    <w:rsid w:val="00597206"/>
    <w:rsid w:val="005A223D"/>
    <w:rsid w:val="005A2D08"/>
    <w:rsid w:val="005A370E"/>
    <w:rsid w:val="005A393A"/>
    <w:rsid w:val="005A3AE2"/>
    <w:rsid w:val="005A4097"/>
    <w:rsid w:val="005A4F72"/>
    <w:rsid w:val="005A653F"/>
    <w:rsid w:val="005A75AA"/>
    <w:rsid w:val="005A7BE8"/>
    <w:rsid w:val="005A7BF2"/>
    <w:rsid w:val="005A7D7F"/>
    <w:rsid w:val="005B0A0F"/>
    <w:rsid w:val="005B209E"/>
    <w:rsid w:val="005B2829"/>
    <w:rsid w:val="005B28E0"/>
    <w:rsid w:val="005B2EFC"/>
    <w:rsid w:val="005B3D9F"/>
    <w:rsid w:val="005B4333"/>
    <w:rsid w:val="005B4540"/>
    <w:rsid w:val="005B48AD"/>
    <w:rsid w:val="005B5C9E"/>
    <w:rsid w:val="005B626A"/>
    <w:rsid w:val="005B725E"/>
    <w:rsid w:val="005B7AD4"/>
    <w:rsid w:val="005C1FCE"/>
    <w:rsid w:val="005C2049"/>
    <w:rsid w:val="005C2D81"/>
    <w:rsid w:val="005C2F96"/>
    <w:rsid w:val="005C372B"/>
    <w:rsid w:val="005C3D8B"/>
    <w:rsid w:val="005C4BC4"/>
    <w:rsid w:val="005C4E8D"/>
    <w:rsid w:val="005C5145"/>
    <w:rsid w:val="005C7C74"/>
    <w:rsid w:val="005D01F9"/>
    <w:rsid w:val="005D0986"/>
    <w:rsid w:val="005D19F5"/>
    <w:rsid w:val="005D28F3"/>
    <w:rsid w:val="005D309A"/>
    <w:rsid w:val="005D32BF"/>
    <w:rsid w:val="005D3C3A"/>
    <w:rsid w:val="005D4DAD"/>
    <w:rsid w:val="005D63A0"/>
    <w:rsid w:val="005D6A6B"/>
    <w:rsid w:val="005D6E8B"/>
    <w:rsid w:val="005E12E5"/>
    <w:rsid w:val="005E14C8"/>
    <w:rsid w:val="005E1A4C"/>
    <w:rsid w:val="005E233B"/>
    <w:rsid w:val="005E4367"/>
    <w:rsid w:val="005E4B8A"/>
    <w:rsid w:val="005E50B8"/>
    <w:rsid w:val="005E5AE1"/>
    <w:rsid w:val="005E63DB"/>
    <w:rsid w:val="005E7753"/>
    <w:rsid w:val="005F1D8F"/>
    <w:rsid w:val="005F23AC"/>
    <w:rsid w:val="005F287F"/>
    <w:rsid w:val="005F297D"/>
    <w:rsid w:val="005F2B16"/>
    <w:rsid w:val="005F39F8"/>
    <w:rsid w:val="005F3BE6"/>
    <w:rsid w:val="005F41CA"/>
    <w:rsid w:val="005F6F0D"/>
    <w:rsid w:val="00600182"/>
    <w:rsid w:val="0060219D"/>
    <w:rsid w:val="006030B7"/>
    <w:rsid w:val="00603377"/>
    <w:rsid w:val="006042D3"/>
    <w:rsid w:val="0060690C"/>
    <w:rsid w:val="006074A2"/>
    <w:rsid w:val="00607A8C"/>
    <w:rsid w:val="00610FC2"/>
    <w:rsid w:val="00611B8E"/>
    <w:rsid w:val="00611CD6"/>
    <w:rsid w:val="00612607"/>
    <w:rsid w:val="00613232"/>
    <w:rsid w:val="006141E5"/>
    <w:rsid w:val="00616ED4"/>
    <w:rsid w:val="00617838"/>
    <w:rsid w:val="00621073"/>
    <w:rsid w:val="006222B9"/>
    <w:rsid w:val="00622589"/>
    <w:rsid w:val="00622990"/>
    <w:rsid w:val="00622A32"/>
    <w:rsid w:val="00622AD8"/>
    <w:rsid w:val="00623551"/>
    <w:rsid w:val="0062383C"/>
    <w:rsid w:val="00623EF7"/>
    <w:rsid w:val="0062432A"/>
    <w:rsid w:val="006251CE"/>
    <w:rsid w:val="006262CE"/>
    <w:rsid w:val="00627DAE"/>
    <w:rsid w:val="00627F41"/>
    <w:rsid w:val="006324A3"/>
    <w:rsid w:val="006325A7"/>
    <w:rsid w:val="00632FDC"/>
    <w:rsid w:val="006330D0"/>
    <w:rsid w:val="00633AB5"/>
    <w:rsid w:val="006349AB"/>
    <w:rsid w:val="00635BA0"/>
    <w:rsid w:val="00635C2B"/>
    <w:rsid w:val="006365FC"/>
    <w:rsid w:val="00636683"/>
    <w:rsid w:val="00636957"/>
    <w:rsid w:val="006369DF"/>
    <w:rsid w:val="006374E6"/>
    <w:rsid w:val="00637E88"/>
    <w:rsid w:val="0064131E"/>
    <w:rsid w:val="006419EA"/>
    <w:rsid w:val="00641BCB"/>
    <w:rsid w:val="00641E51"/>
    <w:rsid w:val="00642DF8"/>
    <w:rsid w:val="006430F3"/>
    <w:rsid w:val="006432DD"/>
    <w:rsid w:val="00643603"/>
    <w:rsid w:val="0064766F"/>
    <w:rsid w:val="00647C88"/>
    <w:rsid w:val="00647D1C"/>
    <w:rsid w:val="006505BB"/>
    <w:rsid w:val="00651075"/>
    <w:rsid w:val="0065205A"/>
    <w:rsid w:val="00652BB7"/>
    <w:rsid w:val="00653AF9"/>
    <w:rsid w:val="00654A71"/>
    <w:rsid w:val="00654BD5"/>
    <w:rsid w:val="00656478"/>
    <w:rsid w:val="00656669"/>
    <w:rsid w:val="00656908"/>
    <w:rsid w:val="006602DC"/>
    <w:rsid w:val="00660C09"/>
    <w:rsid w:val="00666119"/>
    <w:rsid w:val="0067104D"/>
    <w:rsid w:val="006718FF"/>
    <w:rsid w:val="006728EB"/>
    <w:rsid w:val="0067293D"/>
    <w:rsid w:val="0067420D"/>
    <w:rsid w:val="00674B84"/>
    <w:rsid w:val="00675148"/>
    <w:rsid w:val="00675772"/>
    <w:rsid w:val="00675CC5"/>
    <w:rsid w:val="00676400"/>
    <w:rsid w:val="006773AE"/>
    <w:rsid w:val="00680E9E"/>
    <w:rsid w:val="00681BA0"/>
    <w:rsid w:val="006822DA"/>
    <w:rsid w:val="006826BD"/>
    <w:rsid w:val="00682C9B"/>
    <w:rsid w:val="006875EF"/>
    <w:rsid w:val="00687C5E"/>
    <w:rsid w:val="00687F97"/>
    <w:rsid w:val="0069039F"/>
    <w:rsid w:val="00694B24"/>
    <w:rsid w:val="00695540"/>
    <w:rsid w:val="00695A08"/>
    <w:rsid w:val="006962C5"/>
    <w:rsid w:val="00696A4A"/>
    <w:rsid w:val="00696C8F"/>
    <w:rsid w:val="00696CCF"/>
    <w:rsid w:val="00697EFC"/>
    <w:rsid w:val="006A0688"/>
    <w:rsid w:val="006A0821"/>
    <w:rsid w:val="006A0BC7"/>
    <w:rsid w:val="006A0DED"/>
    <w:rsid w:val="006A15D2"/>
    <w:rsid w:val="006A224D"/>
    <w:rsid w:val="006A37B8"/>
    <w:rsid w:val="006A4EDD"/>
    <w:rsid w:val="006A6A56"/>
    <w:rsid w:val="006A6D66"/>
    <w:rsid w:val="006A7211"/>
    <w:rsid w:val="006B06B1"/>
    <w:rsid w:val="006B0E0B"/>
    <w:rsid w:val="006B371A"/>
    <w:rsid w:val="006B3B21"/>
    <w:rsid w:val="006B4EAC"/>
    <w:rsid w:val="006B61AB"/>
    <w:rsid w:val="006B667C"/>
    <w:rsid w:val="006B6ECA"/>
    <w:rsid w:val="006C0665"/>
    <w:rsid w:val="006C0C1A"/>
    <w:rsid w:val="006C208F"/>
    <w:rsid w:val="006C40F1"/>
    <w:rsid w:val="006C574F"/>
    <w:rsid w:val="006C6F0E"/>
    <w:rsid w:val="006C74F4"/>
    <w:rsid w:val="006C774F"/>
    <w:rsid w:val="006D06AC"/>
    <w:rsid w:val="006D0BE1"/>
    <w:rsid w:val="006D0ECA"/>
    <w:rsid w:val="006D226F"/>
    <w:rsid w:val="006D253A"/>
    <w:rsid w:val="006D3BCF"/>
    <w:rsid w:val="006D3D88"/>
    <w:rsid w:val="006D4A9F"/>
    <w:rsid w:val="006D551F"/>
    <w:rsid w:val="006D57B3"/>
    <w:rsid w:val="006D61B1"/>
    <w:rsid w:val="006D62FD"/>
    <w:rsid w:val="006D727C"/>
    <w:rsid w:val="006D78DB"/>
    <w:rsid w:val="006E0F7A"/>
    <w:rsid w:val="006E39CA"/>
    <w:rsid w:val="006E3D71"/>
    <w:rsid w:val="006E4F24"/>
    <w:rsid w:val="006E57C9"/>
    <w:rsid w:val="006E6040"/>
    <w:rsid w:val="006E7023"/>
    <w:rsid w:val="006E739F"/>
    <w:rsid w:val="006F0244"/>
    <w:rsid w:val="006F0313"/>
    <w:rsid w:val="006F05E0"/>
    <w:rsid w:val="006F2414"/>
    <w:rsid w:val="006F29AA"/>
    <w:rsid w:val="006F3709"/>
    <w:rsid w:val="006F3EC3"/>
    <w:rsid w:val="006F4FD3"/>
    <w:rsid w:val="006F7C6E"/>
    <w:rsid w:val="006F7F52"/>
    <w:rsid w:val="00701174"/>
    <w:rsid w:val="0070180C"/>
    <w:rsid w:val="00701EF3"/>
    <w:rsid w:val="00702635"/>
    <w:rsid w:val="007031B0"/>
    <w:rsid w:val="007039A5"/>
    <w:rsid w:val="007075CE"/>
    <w:rsid w:val="00710F38"/>
    <w:rsid w:val="00711756"/>
    <w:rsid w:val="00712601"/>
    <w:rsid w:val="0071261A"/>
    <w:rsid w:val="00712EE5"/>
    <w:rsid w:val="00712F4D"/>
    <w:rsid w:val="00713BBC"/>
    <w:rsid w:val="007146E4"/>
    <w:rsid w:val="007149CA"/>
    <w:rsid w:val="00715267"/>
    <w:rsid w:val="00715D5A"/>
    <w:rsid w:val="00715F17"/>
    <w:rsid w:val="00717B28"/>
    <w:rsid w:val="00720BEA"/>
    <w:rsid w:val="00722ECE"/>
    <w:rsid w:val="00723288"/>
    <w:rsid w:val="007232BE"/>
    <w:rsid w:val="007234E6"/>
    <w:rsid w:val="007245F2"/>
    <w:rsid w:val="00724AF7"/>
    <w:rsid w:val="007256A7"/>
    <w:rsid w:val="007274C7"/>
    <w:rsid w:val="00727F96"/>
    <w:rsid w:val="00731307"/>
    <w:rsid w:val="00731819"/>
    <w:rsid w:val="0073283A"/>
    <w:rsid w:val="007335A3"/>
    <w:rsid w:val="00733D08"/>
    <w:rsid w:val="007356B3"/>
    <w:rsid w:val="00735CEB"/>
    <w:rsid w:val="00736B26"/>
    <w:rsid w:val="00737C6C"/>
    <w:rsid w:val="00737C91"/>
    <w:rsid w:val="00737E09"/>
    <w:rsid w:val="00741A7D"/>
    <w:rsid w:val="00743347"/>
    <w:rsid w:val="00744F47"/>
    <w:rsid w:val="00747174"/>
    <w:rsid w:val="0074755C"/>
    <w:rsid w:val="00751004"/>
    <w:rsid w:val="007511EA"/>
    <w:rsid w:val="00751240"/>
    <w:rsid w:val="00751CC6"/>
    <w:rsid w:val="00752F55"/>
    <w:rsid w:val="007538B3"/>
    <w:rsid w:val="00754963"/>
    <w:rsid w:val="007549DC"/>
    <w:rsid w:val="007556ED"/>
    <w:rsid w:val="00755E5C"/>
    <w:rsid w:val="00755F4A"/>
    <w:rsid w:val="00756D60"/>
    <w:rsid w:val="00757FC1"/>
    <w:rsid w:val="00760255"/>
    <w:rsid w:val="00760460"/>
    <w:rsid w:val="00761E3C"/>
    <w:rsid w:val="00762372"/>
    <w:rsid w:val="00763CA2"/>
    <w:rsid w:val="00764158"/>
    <w:rsid w:val="007641AC"/>
    <w:rsid w:val="00764525"/>
    <w:rsid w:val="007648C9"/>
    <w:rsid w:val="007652D0"/>
    <w:rsid w:val="00765351"/>
    <w:rsid w:val="00765AEF"/>
    <w:rsid w:val="00765DEE"/>
    <w:rsid w:val="0077038F"/>
    <w:rsid w:val="00771554"/>
    <w:rsid w:val="00771795"/>
    <w:rsid w:val="00771FBB"/>
    <w:rsid w:val="00772356"/>
    <w:rsid w:val="00773664"/>
    <w:rsid w:val="007738A6"/>
    <w:rsid w:val="00773D3A"/>
    <w:rsid w:val="0077559D"/>
    <w:rsid w:val="00775CA9"/>
    <w:rsid w:val="00775E6B"/>
    <w:rsid w:val="00776836"/>
    <w:rsid w:val="00777953"/>
    <w:rsid w:val="0078115C"/>
    <w:rsid w:val="007812CB"/>
    <w:rsid w:val="0078316E"/>
    <w:rsid w:val="007837D3"/>
    <w:rsid w:val="00784F05"/>
    <w:rsid w:val="0078518E"/>
    <w:rsid w:val="00785CCD"/>
    <w:rsid w:val="0078678D"/>
    <w:rsid w:val="00786B5C"/>
    <w:rsid w:val="00786F03"/>
    <w:rsid w:val="007919A4"/>
    <w:rsid w:val="00794D45"/>
    <w:rsid w:val="00795396"/>
    <w:rsid w:val="00795B11"/>
    <w:rsid w:val="00795BBF"/>
    <w:rsid w:val="0079625A"/>
    <w:rsid w:val="007A06D1"/>
    <w:rsid w:val="007A2761"/>
    <w:rsid w:val="007A3190"/>
    <w:rsid w:val="007A34A0"/>
    <w:rsid w:val="007A384F"/>
    <w:rsid w:val="007A5971"/>
    <w:rsid w:val="007A5BBB"/>
    <w:rsid w:val="007A679B"/>
    <w:rsid w:val="007A6EA7"/>
    <w:rsid w:val="007A7567"/>
    <w:rsid w:val="007A79D9"/>
    <w:rsid w:val="007B06B9"/>
    <w:rsid w:val="007B1A40"/>
    <w:rsid w:val="007B27FF"/>
    <w:rsid w:val="007B39BA"/>
    <w:rsid w:val="007B4568"/>
    <w:rsid w:val="007B46A5"/>
    <w:rsid w:val="007B48A6"/>
    <w:rsid w:val="007B5FE3"/>
    <w:rsid w:val="007B633F"/>
    <w:rsid w:val="007B6DDB"/>
    <w:rsid w:val="007B7A91"/>
    <w:rsid w:val="007B7DF2"/>
    <w:rsid w:val="007C000C"/>
    <w:rsid w:val="007C0A6B"/>
    <w:rsid w:val="007C1154"/>
    <w:rsid w:val="007C1261"/>
    <w:rsid w:val="007C1BF9"/>
    <w:rsid w:val="007C2986"/>
    <w:rsid w:val="007C2EAD"/>
    <w:rsid w:val="007C371D"/>
    <w:rsid w:val="007C4987"/>
    <w:rsid w:val="007C63EB"/>
    <w:rsid w:val="007D11ED"/>
    <w:rsid w:val="007D20C2"/>
    <w:rsid w:val="007D2735"/>
    <w:rsid w:val="007D2828"/>
    <w:rsid w:val="007D2BDE"/>
    <w:rsid w:val="007D4398"/>
    <w:rsid w:val="007D4433"/>
    <w:rsid w:val="007D4B7E"/>
    <w:rsid w:val="007D534C"/>
    <w:rsid w:val="007D5C3F"/>
    <w:rsid w:val="007D690C"/>
    <w:rsid w:val="007D7D0D"/>
    <w:rsid w:val="007E05F6"/>
    <w:rsid w:val="007E0881"/>
    <w:rsid w:val="007E1A2E"/>
    <w:rsid w:val="007E5B23"/>
    <w:rsid w:val="007E6E7C"/>
    <w:rsid w:val="007E7DA8"/>
    <w:rsid w:val="007F00EE"/>
    <w:rsid w:val="007F2286"/>
    <w:rsid w:val="007F2602"/>
    <w:rsid w:val="007F286A"/>
    <w:rsid w:val="007F3C22"/>
    <w:rsid w:val="007F51D3"/>
    <w:rsid w:val="007F62AA"/>
    <w:rsid w:val="007F74C8"/>
    <w:rsid w:val="007F78D1"/>
    <w:rsid w:val="007F7E3E"/>
    <w:rsid w:val="008007A4"/>
    <w:rsid w:val="00800B1A"/>
    <w:rsid w:val="008014DE"/>
    <w:rsid w:val="00801BFA"/>
    <w:rsid w:val="00804E73"/>
    <w:rsid w:val="008067C2"/>
    <w:rsid w:val="00806A76"/>
    <w:rsid w:val="0080727F"/>
    <w:rsid w:val="008107C1"/>
    <w:rsid w:val="008111A0"/>
    <w:rsid w:val="00815852"/>
    <w:rsid w:val="0081586F"/>
    <w:rsid w:val="00815B00"/>
    <w:rsid w:val="00816E15"/>
    <w:rsid w:val="00817F13"/>
    <w:rsid w:val="00820821"/>
    <w:rsid w:val="00820B05"/>
    <w:rsid w:val="008213AF"/>
    <w:rsid w:val="00821971"/>
    <w:rsid w:val="008220AD"/>
    <w:rsid w:val="00823432"/>
    <w:rsid w:val="00825D26"/>
    <w:rsid w:val="00825F14"/>
    <w:rsid w:val="00826068"/>
    <w:rsid w:val="00826BBA"/>
    <w:rsid w:val="00826F8F"/>
    <w:rsid w:val="008277E5"/>
    <w:rsid w:val="008301A3"/>
    <w:rsid w:val="00830822"/>
    <w:rsid w:val="008313EC"/>
    <w:rsid w:val="00831652"/>
    <w:rsid w:val="00831D98"/>
    <w:rsid w:val="00832807"/>
    <w:rsid w:val="00833F02"/>
    <w:rsid w:val="0083444E"/>
    <w:rsid w:val="008352AD"/>
    <w:rsid w:val="00840DCB"/>
    <w:rsid w:val="0084481D"/>
    <w:rsid w:val="0084580E"/>
    <w:rsid w:val="008472C1"/>
    <w:rsid w:val="00847570"/>
    <w:rsid w:val="008522B5"/>
    <w:rsid w:val="0085317E"/>
    <w:rsid w:val="0085369F"/>
    <w:rsid w:val="00854C88"/>
    <w:rsid w:val="0085656B"/>
    <w:rsid w:val="00857C57"/>
    <w:rsid w:val="00862985"/>
    <w:rsid w:val="00863794"/>
    <w:rsid w:val="00864319"/>
    <w:rsid w:val="00864F5A"/>
    <w:rsid w:val="008658E0"/>
    <w:rsid w:val="0086730E"/>
    <w:rsid w:val="008674E8"/>
    <w:rsid w:val="008721E0"/>
    <w:rsid w:val="008728BF"/>
    <w:rsid w:val="008730D7"/>
    <w:rsid w:val="008737B5"/>
    <w:rsid w:val="00873E65"/>
    <w:rsid w:val="00875F96"/>
    <w:rsid w:val="00876051"/>
    <w:rsid w:val="00876713"/>
    <w:rsid w:val="00877060"/>
    <w:rsid w:val="00877CC0"/>
    <w:rsid w:val="00877EAE"/>
    <w:rsid w:val="008820F2"/>
    <w:rsid w:val="008821EB"/>
    <w:rsid w:val="0088289C"/>
    <w:rsid w:val="00883BB6"/>
    <w:rsid w:val="00884728"/>
    <w:rsid w:val="00885574"/>
    <w:rsid w:val="00886B1F"/>
    <w:rsid w:val="00887743"/>
    <w:rsid w:val="00887C43"/>
    <w:rsid w:val="008913EC"/>
    <w:rsid w:val="00891556"/>
    <w:rsid w:val="0089323E"/>
    <w:rsid w:val="008937B3"/>
    <w:rsid w:val="00893ADE"/>
    <w:rsid w:val="00894096"/>
    <w:rsid w:val="0089453D"/>
    <w:rsid w:val="00895FD3"/>
    <w:rsid w:val="00896CB8"/>
    <w:rsid w:val="008970BA"/>
    <w:rsid w:val="00897BF9"/>
    <w:rsid w:val="008A131B"/>
    <w:rsid w:val="008A1381"/>
    <w:rsid w:val="008A1AF6"/>
    <w:rsid w:val="008A4DD2"/>
    <w:rsid w:val="008A5F09"/>
    <w:rsid w:val="008A7A33"/>
    <w:rsid w:val="008B00DC"/>
    <w:rsid w:val="008B079A"/>
    <w:rsid w:val="008B1594"/>
    <w:rsid w:val="008B1833"/>
    <w:rsid w:val="008B3190"/>
    <w:rsid w:val="008B4848"/>
    <w:rsid w:val="008B6487"/>
    <w:rsid w:val="008B7638"/>
    <w:rsid w:val="008C0918"/>
    <w:rsid w:val="008C099B"/>
    <w:rsid w:val="008C0ED9"/>
    <w:rsid w:val="008C2C5E"/>
    <w:rsid w:val="008C7509"/>
    <w:rsid w:val="008C7AC8"/>
    <w:rsid w:val="008D0587"/>
    <w:rsid w:val="008D06A9"/>
    <w:rsid w:val="008D0AD9"/>
    <w:rsid w:val="008D0CCA"/>
    <w:rsid w:val="008D144E"/>
    <w:rsid w:val="008D16F0"/>
    <w:rsid w:val="008D4102"/>
    <w:rsid w:val="008D482B"/>
    <w:rsid w:val="008D48DD"/>
    <w:rsid w:val="008D49DE"/>
    <w:rsid w:val="008D5414"/>
    <w:rsid w:val="008D56E5"/>
    <w:rsid w:val="008D6173"/>
    <w:rsid w:val="008D770F"/>
    <w:rsid w:val="008D77FA"/>
    <w:rsid w:val="008D7D29"/>
    <w:rsid w:val="008E0B4C"/>
    <w:rsid w:val="008E0B93"/>
    <w:rsid w:val="008E0BF7"/>
    <w:rsid w:val="008E2639"/>
    <w:rsid w:val="008E280A"/>
    <w:rsid w:val="008E3F72"/>
    <w:rsid w:val="008E442B"/>
    <w:rsid w:val="008E4ECC"/>
    <w:rsid w:val="008E538C"/>
    <w:rsid w:val="008E5B0F"/>
    <w:rsid w:val="008E601C"/>
    <w:rsid w:val="008E633F"/>
    <w:rsid w:val="008E6EF7"/>
    <w:rsid w:val="008E6F11"/>
    <w:rsid w:val="008F31D7"/>
    <w:rsid w:val="008F3201"/>
    <w:rsid w:val="008F353B"/>
    <w:rsid w:val="008F3BB0"/>
    <w:rsid w:val="008F3E43"/>
    <w:rsid w:val="008F4196"/>
    <w:rsid w:val="008F5FC5"/>
    <w:rsid w:val="008F6BFB"/>
    <w:rsid w:val="008F75B7"/>
    <w:rsid w:val="00900081"/>
    <w:rsid w:val="00900510"/>
    <w:rsid w:val="009024F1"/>
    <w:rsid w:val="0090298D"/>
    <w:rsid w:val="009031CF"/>
    <w:rsid w:val="00905D1F"/>
    <w:rsid w:val="0090636C"/>
    <w:rsid w:val="0090674E"/>
    <w:rsid w:val="00907BBF"/>
    <w:rsid w:val="009104A6"/>
    <w:rsid w:val="009139AC"/>
    <w:rsid w:val="00913CBC"/>
    <w:rsid w:val="009151BC"/>
    <w:rsid w:val="009151E2"/>
    <w:rsid w:val="00915F6E"/>
    <w:rsid w:val="00920DFC"/>
    <w:rsid w:val="0092116E"/>
    <w:rsid w:val="00921A40"/>
    <w:rsid w:val="00923CF0"/>
    <w:rsid w:val="0092794F"/>
    <w:rsid w:val="00927A4B"/>
    <w:rsid w:val="009300BE"/>
    <w:rsid w:val="0093092E"/>
    <w:rsid w:val="0093097D"/>
    <w:rsid w:val="00930D73"/>
    <w:rsid w:val="009319B5"/>
    <w:rsid w:val="00931E7A"/>
    <w:rsid w:val="00932D6F"/>
    <w:rsid w:val="0093348C"/>
    <w:rsid w:val="00933F8D"/>
    <w:rsid w:val="00934A2C"/>
    <w:rsid w:val="00934D18"/>
    <w:rsid w:val="009356FB"/>
    <w:rsid w:val="00936B13"/>
    <w:rsid w:val="0093796D"/>
    <w:rsid w:val="00937CCC"/>
    <w:rsid w:val="009400F7"/>
    <w:rsid w:val="00940A4B"/>
    <w:rsid w:val="00940D5E"/>
    <w:rsid w:val="009423C0"/>
    <w:rsid w:val="00944578"/>
    <w:rsid w:val="00945C8B"/>
    <w:rsid w:val="00945FC1"/>
    <w:rsid w:val="00947A47"/>
    <w:rsid w:val="0095047D"/>
    <w:rsid w:val="009511A6"/>
    <w:rsid w:val="00953096"/>
    <w:rsid w:val="00954E44"/>
    <w:rsid w:val="00954F0B"/>
    <w:rsid w:val="00955761"/>
    <w:rsid w:val="009559B9"/>
    <w:rsid w:val="009569B0"/>
    <w:rsid w:val="0095713A"/>
    <w:rsid w:val="009577C8"/>
    <w:rsid w:val="00957CA5"/>
    <w:rsid w:val="00960843"/>
    <w:rsid w:val="0096216A"/>
    <w:rsid w:val="00962DF2"/>
    <w:rsid w:val="00962EF1"/>
    <w:rsid w:val="00964384"/>
    <w:rsid w:val="00964883"/>
    <w:rsid w:val="00964F88"/>
    <w:rsid w:val="009662AC"/>
    <w:rsid w:val="009668B1"/>
    <w:rsid w:val="009679CC"/>
    <w:rsid w:val="00970A25"/>
    <w:rsid w:val="009726B7"/>
    <w:rsid w:val="0097391D"/>
    <w:rsid w:val="00973B98"/>
    <w:rsid w:val="00974AB6"/>
    <w:rsid w:val="00975E5C"/>
    <w:rsid w:val="00976821"/>
    <w:rsid w:val="0097694F"/>
    <w:rsid w:val="009805B2"/>
    <w:rsid w:val="00980747"/>
    <w:rsid w:val="0098141E"/>
    <w:rsid w:val="0098168E"/>
    <w:rsid w:val="00981E89"/>
    <w:rsid w:val="00982606"/>
    <w:rsid w:val="009829C8"/>
    <w:rsid w:val="00983004"/>
    <w:rsid w:val="009832B4"/>
    <w:rsid w:val="00983AB0"/>
    <w:rsid w:val="00984ADB"/>
    <w:rsid w:val="00985FDD"/>
    <w:rsid w:val="009868E7"/>
    <w:rsid w:val="00986DF2"/>
    <w:rsid w:val="009870DA"/>
    <w:rsid w:val="009873C4"/>
    <w:rsid w:val="00990C82"/>
    <w:rsid w:val="00992188"/>
    <w:rsid w:val="0099269F"/>
    <w:rsid w:val="0099288F"/>
    <w:rsid w:val="00993AF0"/>
    <w:rsid w:val="00994AFF"/>
    <w:rsid w:val="00994D89"/>
    <w:rsid w:val="00996736"/>
    <w:rsid w:val="009979C2"/>
    <w:rsid w:val="00997A0E"/>
    <w:rsid w:val="009A0CEA"/>
    <w:rsid w:val="009A180C"/>
    <w:rsid w:val="009A2CF9"/>
    <w:rsid w:val="009A2F4A"/>
    <w:rsid w:val="009A4CCC"/>
    <w:rsid w:val="009A5588"/>
    <w:rsid w:val="009A72A6"/>
    <w:rsid w:val="009B05B7"/>
    <w:rsid w:val="009B1508"/>
    <w:rsid w:val="009B3744"/>
    <w:rsid w:val="009B3F0C"/>
    <w:rsid w:val="009B4953"/>
    <w:rsid w:val="009B4D6F"/>
    <w:rsid w:val="009B4F7C"/>
    <w:rsid w:val="009B6199"/>
    <w:rsid w:val="009B6C1C"/>
    <w:rsid w:val="009B6CA3"/>
    <w:rsid w:val="009B75EB"/>
    <w:rsid w:val="009C10D1"/>
    <w:rsid w:val="009C4599"/>
    <w:rsid w:val="009C4689"/>
    <w:rsid w:val="009C4F30"/>
    <w:rsid w:val="009C5514"/>
    <w:rsid w:val="009C5751"/>
    <w:rsid w:val="009C5A9D"/>
    <w:rsid w:val="009C5AF3"/>
    <w:rsid w:val="009C61DE"/>
    <w:rsid w:val="009C62C8"/>
    <w:rsid w:val="009C6475"/>
    <w:rsid w:val="009C6B32"/>
    <w:rsid w:val="009C6FD6"/>
    <w:rsid w:val="009C7793"/>
    <w:rsid w:val="009C7DA5"/>
    <w:rsid w:val="009D005E"/>
    <w:rsid w:val="009D0803"/>
    <w:rsid w:val="009D1DBC"/>
    <w:rsid w:val="009D297E"/>
    <w:rsid w:val="009D3DDF"/>
    <w:rsid w:val="009D474A"/>
    <w:rsid w:val="009D4D02"/>
    <w:rsid w:val="009D6956"/>
    <w:rsid w:val="009D7267"/>
    <w:rsid w:val="009E0D66"/>
    <w:rsid w:val="009E1A1F"/>
    <w:rsid w:val="009E20EE"/>
    <w:rsid w:val="009E212C"/>
    <w:rsid w:val="009E244B"/>
    <w:rsid w:val="009E3725"/>
    <w:rsid w:val="009E55AF"/>
    <w:rsid w:val="009E5A9D"/>
    <w:rsid w:val="009E5C07"/>
    <w:rsid w:val="009E634F"/>
    <w:rsid w:val="009F1761"/>
    <w:rsid w:val="009F1778"/>
    <w:rsid w:val="009F186F"/>
    <w:rsid w:val="009F1ECE"/>
    <w:rsid w:val="009F210F"/>
    <w:rsid w:val="009F3F4A"/>
    <w:rsid w:val="009F467E"/>
    <w:rsid w:val="009F57D1"/>
    <w:rsid w:val="009F64AD"/>
    <w:rsid w:val="009F7C2E"/>
    <w:rsid w:val="009F7C5F"/>
    <w:rsid w:val="00A00472"/>
    <w:rsid w:val="00A00584"/>
    <w:rsid w:val="00A00895"/>
    <w:rsid w:val="00A00F4D"/>
    <w:rsid w:val="00A0101B"/>
    <w:rsid w:val="00A0139D"/>
    <w:rsid w:val="00A029E4"/>
    <w:rsid w:val="00A03659"/>
    <w:rsid w:val="00A03BB3"/>
    <w:rsid w:val="00A04437"/>
    <w:rsid w:val="00A0456C"/>
    <w:rsid w:val="00A05EEF"/>
    <w:rsid w:val="00A06146"/>
    <w:rsid w:val="00A07AB7"/>
    <w:rsid w:val="00A07B98"/>
    <w:rsid w:val="00A10500"/>
    <w:rsid w:val="00A10777"/>
    <w:rsid w:val="00A108AB"/>
    <w:rsid w:val="00A112EA"/>
    <w:rsid w:val="00A1166F"/>
    <w:rsid w:val="00A1195E"/>
    <w:rsid w:val="00A1207C"/>
    <w:rsid w:val="00A12527"/>
    <w:rsid w:val="00A13129"/>
    <w:rsid w:val="00A13804"/>
    <w:rsid w:val="00A15E45"/>
    <w:rsid w:val="00A166E7"/>
    <w:rsid w:val="00A16C5C"/>
    <w:rsid w:val="00A20A93"/>
    <w:rsid w:val="00A2103F"/>
    <w:rsid w:val="00A21809"/>
    <w:rsid w:val="00A223D7"/>
    <w:rsid w:val="00A23A3E"/>
    <w:rsid w:val="00A25597"/>
    <w:rsid w:val="00A25736"/>
    <w:rsid w:val="00A25B47"/>
    <w:rsid w:val="00A26645"/>
    <w:rsid w:val="00A266AC"/>
    <w:rsid w:val="00A26A75"/>
    <w:rsid w:val="00A2794C"/>
    <w:rsid w:val="00A27C3E"/>
    <w:rsid w:val="00A311E4"/>
    <w:rsid w:val="00A31CBD"/>
    <w:rsid w:val="00A338A2"/>
    <w:rsid w:val="00A34796"/>
    <w:rsid w:val="00A34C1A"/>
    <w:rsid w:val="00A34CB0"/>
    <w:rsid w:val="00A376B1"/>
    <w:rsid w:val="00A40141"/>
    <w:rsid w:val="00A40726"/>
    <w:rsid w:val="00A41C4E"/>
    <w:rsid w:val="00A429A7"/>
    <w:rsid w:val="00A43301"/>
    <w:rsid w:val="00A43BAF"/>
    <w:rsid w:val="00A449E3"/>
    <w:rsid w:val="00A44DF8"/>
    <w:rsid w:val="00A46331"/>
    <w:rsid w:val="00A47B77"/>
    <w:rsid w:val="00A47CB9"/>
    <w:rsid w:val="00A47D2E"/>
    <w:rsid w:val="00A50DAF"/>
    <w:rsid w:val="00A5102D"/>
    <w:rsid w:val="00A513D8"/>
    <w:rsid w:val="00A51897"/>
    <w:rsid w:val="00A51C4E"/>
    <w:rsid w:val="00A52E5C"/>
    <w:rsid w:val="00A53241"/>
    <w:rsid w:val="00A54263"/>
    <w:rsid w:val="00A54759"/>
    <w:rsid w:val="00A5575C"/>
    <w:rsid w:val="00A55A73"/>
    <w:rsid w:val="00A56AA1"/>
    <w:rsid w:val="00A56C00"/>
    <w:rsid w:val="00A623B8"/>
    <w:rsid w:val="00A635E3"/>
    <w:rsid w:val="00A64930"/>
    <w:rsid w:val="00A64F8D"/>
    <w:rsid w:val="00A66860"/>
    <w:rsid w:val="00A672D2"/>
    <w:rsid w:val="00A7151B"/>
    <w:rsid w:val="00A71892"/>
    <w:rsid w:val="00A72292"/>
    <w:rsid w:val="00A72A44"/>
    <w:rsid w:val="00A730D2"/>
    <w:rsid w:val="00A7431E"/>
    <w:rsid w:val="00A74C60"/>
    <w:rsid w:val="00A772C4"/>
    <w:rsid w:val="00A7736D"/>
    <w:rsid w:val="00A80444"/>
    <w:rsid w:val="00A8056F"/>
    <w:rsid w:val="00A80829"/>
    <w:rsid w:val="00A808B1"/>
    <w:rsid w:val="00A81271"/>
    <w:rsid w:val="00A82C07"/>
    <w:rsid w:val="00A82D55"/>
    <w:rsid w:val="00A83363"/>
    <w:rsid w:val="00A841B5"/>
    <w:rsid w:val="00A85A1A"/>
    <w:rsid w:val="00A85A90"/>
    <w:rsid w:val="00A85BF4"/>
    <w:rsid w:val="00A8613F"/>
    <w:rsid w:val="00A86B28"/>
    <w:rsid w:val="00A9087A"/>
    <w:rsid w:val="00A90E2A"/>
    <w:rsid w:val="00A91109"/>
    <w:rsid w:val="00A91634"/>
    <w:rsid w:val="00A92E83"/>
    <w:rsid w:val="00A937DC"/>
    <w:rsid w:val="00A93B1B"/>
    <w:rsid w:val="00A9668B"/>
    <w:rsid w:val="00AA1198"/>
    <w:rsid w:val="00AA18D5"/>
    <w:rsid w:val="00AA1C63"/>
    <w:rsid w:val="00AA2144"/>
    <w:rsid w:val="00AA27D2"/>
    <w:rsid w:val="00AA3440"/>
    <w:rsid w:val="00AA3EA7"/>
    <w:rsid w:val="00AA4CFC"/>
    <w:rsid w:val="00AA51E0"/>
    <w:rsid w:val="00AA569F"/>
    <w:rsid w:val="00AA5824"/>
    <w:rsid w:val="00AA5A5A"/>
    <w:rsid w:val="00AA5EC3"/>
    <w:rsid w:val="00AA6C30"/>
    <w:rsid w:val="00AA7AD6"/>
    <w:rsid w:val="00AB0771"/>
    <w:rsid w:val="00AB16CB"/>
    <w:rsid w:val="00AB1C64"/>
    <w:rsid w:val="00AB2E68"/>
    <w:rsid w:val="00AB33F0"/>
    <w:rsid w:val="00AB34EE"/>
    <w:rsid w:val="00AB3792"/>
    <w:rsid w:val="00AB3CFD"/>
    <w:rsid w:val="00AB47F7"/>
    <w:rsid w:val="00AB49C1"/>
    <w:rsid w:val="00AB4BE4"/>
    <w:rsid w:val="00AB5836"/>
    <w:rsid w:val="00AB664D"/>
    <w:rsid w:val="00AB6A80"/>
    <w:rsid w:val="00AB6C05"/>
    <w:rsid w:val="00AB7980"/>
    <w:rsid w:val="00AC1A23"/>
    <w:rsid w:val="00AC2462"/>
    <w:rsid w:val="00AC47D4"/>
    <w:rsid w:val="00AC5212"/>
    <w:rsid w:val="00AC52EB"/>
    <w:rsid w:val="00AC60DF"/>
    <w:rsid w:val="00AC63EA"/>
    <w:rsid w:val="00AD0961"/>
    <w:rsid w:val="00AD1A77"/>
    <w:rsid w:val="00AD1AA2"/>
    <w:rsid w:val="00AD1E06"/>
    <w:rsid w:val="00AD1E32"/>
    <w:rsid w:val="00AD347D"/>
    <w:rsid w:val="00AD355C"/>
    <w:rsid w:val="00AD36C5"/>
    <w:rsid w:val="00AD4063"/>
    <w:rsid w:val="00AD4D67"/>
    <w:rsid w:val="00AD4E7B"/>
    <w:rsid w:val="00AD5AC5"/>
    <w:rsid w:val="00AD5B2C"/>
    <w:rsid w:val="00AD6760"/>
    <w:rsid w:val="00AD76EE"/>
    <w:rsid w:val="00AD7A39"/>
    <w:rsid w:val="00AD7B83"/>
    <w:rsid w:val="00AD7FF0"/>
    <w:rsid w:val="00AE082E"/>
    <w:rsid w:val="00AE14CB"/>
    <w:rsid w:val="00AE168B"/>
    <w:rsid w:val="00AE27B8"/>
    <w:rsid w:val="00AE2F42"/>
    <w:rsid w:val="00AE3280"/>
    <w:rsid w:val="00AE597B"/>
    <w:rsid w:val="00AE6462"/>
    <w:rsid w:val="00AF0C2C"/>
    <w:rsid w:val="00AF1784"/>
    <w:rsid w:val="00AF1B00"/>
    <w:rsid w:val="00AF1F2F"/>
    <w:rsid w:val="00AF26D5"/>
    <w:rsid w:val="00AF2C98"/>
    <w:rsid w:val="00AF3013"/>
    <w:rsid w:val="00AF31D4"/>
    <w:rsid w:val="00AF5B08"/>
    <w:rsid w:val="00AF6718"/>
    <w:rsid w:val="00AF6DBD"/>
    <w:rsid w:val="00B018EC"/>
    <w:rsid w:val="00B01B08"/>
    <w:rsid w:val="00B02057"/>
    <w:rsid w:val="00B02517"/>
    <w:rsid w:val="00B02AE4"/>
    <w:rsid w:val="00B02EC5"/>
    <w:rsid w:val="00B033B6"/>
    <w:rsid w:val="00B03868"/>
    <w:rsid w:val="00B047EA"/>
    <w:rsid w:val="00B04BF7"/>
    <w:rsid w:val="00B04C4A"/>
    <w:rsid w:val="00B0576A"/>
    <w:rsid w:val="00B07531"/>
    <w:rsid w:val="00B11B28"/>
    <w:rsid w:val="00B1222D"/>
    <w:rsid w:val="00B1388F"/>
    <w:rsid w:val="00B15FB8"/>
    <w:rsid w:val="00B168B7"/>
    <w:rsid w:val="00B17BE9"/>
    <w:rsid w:val="00B20617"/>
    <w:rsid w:val="00B215A0"/>
    <w:rsid w:val="00B21E2B"/>
    <w:rsid w:val="00B2256D"/>
    <w:rsid w:val="00B22C17"/>
    <w:rsid w:val="00B231C7"/>
    <w:rsid w:val="00B2346E"/>
    <w:rsid w:val="00B2406B"/>
    <w:rsid w:val="00B25237"/>
    <w:rsid w:val="00B25BC0"/>
    <w:rsid w:val="00B26EA7"/>
    <w:rsid w:val="00B27224"/>
    <w:rsid w:val="00B27F4A"/>
    <w:rsid w:val="00B302CE"/>
    <w:rsid w:val="00B30555"/>
    <w:rsid w:val="00B31420"/>
    <w:rsid w:val="00B3242A"/>
    <w:rsid w:val="00B3391A"/>
    <w:rsid w:val="00B341A7"/>
    <w:rsid w:val="00B36922"/>
    <w:rsid w:val="00B36DDA"/>
    <w:rsid w:val="00B377D4"/>
    <w:rsid w:val="00B37EA3"/>
    <w:rsid w:val="00B4001D"/>
    <w:rsid w:val="00B42800"/>
    <w:rsid w:val="00B42D64"/>
    <w:rsid w:val="00B42E8D"/>
    <w:rsid w:val="00B45469"/>
    <w:rsid w:val="00B466AB"/>
    <w:rsid w:val="00B46F6E"/>
    <w:rsid w:val="00B47700"/>
    <w:rsid w:val="00B51A28"/>
    <w:rsid w:val="00B527F2"/>
    <w:rsid w:val="00B53367"/>
    <w:rsid w:val="00B5385D"/>
    <w:rsid w:val="00B53A63"/>
    <w:rsid w:val="00B53BCB"/>
    <w:rsid w:val="00B53CAA"/>
    <w:rsid w:val="00B53D1A"/>
    <w:rsid w:val="00B53D2E"/>
    <w:rsid w:val="00B54967"/>
    <w:rsid w:val="00B55A74"/>
    <w:rsid w:val="00B55B72"/>
    <w:rsid w:val="00B566D9"/>
    <w:rsid w:val="00B56B15"/>
    <w:rsid w:val="00B5778B"/>
    <w:rsid w:val="00B61AC3"/>
    <w:rsid w:val="00B6365F"/>
    <w:rsid w:val="00B6544E"/>
    <w:rsid w:val="00B65F0A"/>
    <w:rsid w:val="00B662A4"/>
    <w:rsid w:val="00B67600"/>
    <w:rsid w:val="00B6769C"/>
    <w:rsid w:val="00B70A01"/>
    <w:rsid w:val="00B715B6"/>
    <w:rsid w:val="00B71C3E"/>
    <w:rsid w:val="00B7291E"/>
    <w:rsid w:val="00B73E23"/>
    <w:rsid w:val="00B74433"/>
    <w:rsid w:val="00B75369"/>
    <w:rsid w:val="00B75415"/>
    <w:rsid w:val="00B76E89"/>
    <w:rsid w:val="00B77404"/>
    <w:rsid w:val="00B80181"/>
    <w:rsid w:val="00B80A75"/>
    <w:rsid w:val="00B81A0A"/>
    <w:rsid w:val="00B81FC2"/>
    <w:rsid w:val="00B82058"/>
    <w:rsid w:val="00B82600"/>
    <w:rsid w:val="00B82C72"/>
    <w:rsid w:val="00B84453"/>
    <w:rsid w:val="00B846C3"/>
    <w:rsid w:val="00B84E76"/>
    <w:rsid w:val="00B84EF4"/>
    <w:rsid w:val="00B86190"/>
    <w:rsid w:val="00B867D6"/>
    <w:rsid w:val="00B871BB"/>
    <w:rsid w:val="00B90974"/>
    <w:rsid w:val="00B90C6B"/>
    <w:rsid w:val="00B91186"/>
    <w:rsid w:val="00B91BEE"/>
    <w:rsid w:val="00B92CD6"/>
    <w:rsid w:val="00B931C0"/>
    <w:rsid w:val="00B957BE"/>
    <w:rsid w:val="00B95DDD"/>
    <w:rsid w:val="00B96999"/>
    <w:rsid w:val="00B97C96"/>
    <w:rsid w:val="00BA13F3"/>
    <w:rsid w:val="00BA15E7"/>
    <w:rsid w:val="00BA3A1C"/>
    <w:rsid w:val="00BA3E24"/>
    <w:rsid w:val="00BA42EB"/>
    <w:rsid w:val="00BA4C87"/>
    <w:rsid w:val="00BA4E07"/>
    <w:rsid w:val="00BA6745"/>
    <w:rsid w:val="00BA70AE"/>
    <w:rsid w:val="00BA77DB"/>
    <w:rsid w:val="00BB14E4"/>
    <w:rsid w:val="00BB1B7E"/>
    <w:rsid w:val="00BB1E26"/>
    <w:rsid w:val="00BB1F99"/>
    <w:rsid w:val="00BB3A12"/>
    <w:rsid w:val="00BB445D"/>
    <w:rsid w:val="00BB453D"/>
    <w:rsid w:val="00BB4569"/>
    <w:rsid w:val="00BB4F20"/>
    <w:rsid w:val="00BB68FB"/>
    <w:rsid w:val="00BB70D0"/>
    <w:rsid w:val="00BB7B6F"/>
    <w:rsid w:val="00BC0770"/>
    <w:rsid w:val="00BC1019"/>
    <w:rsid w:val="00BC2067"/>
    <w:rsid w:val="00BC386A"/>
    <w:rsid w:val="00BC4D95"/>
    <w:rsid w:val="00BC4F19"/>
    <w:rsid w:val="00BC5622"/>
    <w:rsid w:val="00BC5C42"/>
    <w:rsid w:val="00BC5F13"/>
    <w:rsid w:val="00BD139F"/>
    <w:rsid w:val="00BD153E"/>
    <w:rsid w:val="00BD2183"/>
    <w:rsid w:val="00BD222C"/>
    <w:rsid w:val="00BD41A1"/>
    <w:rsid w:val="00BD5252"/>
    <w:rsid w:val="00BD55D6"/>
    <w:rsid w:val="00BD5CFB"/>
    <w:rsid w:val="00BD7789"/>
    <w:rsid w:val="00BE00EB"/>
    <w:rsid w:val="00BE018D"/>
    <w:rsid w:val="00BE05A7"/>
    <w:rsid w:val="00BE122A"/>
    <w:rsid w:val="00BE40EF"/>
    <w:rsid w:val="00BE4635"/>
    <w:rsid w:val="00BE4FBE"/>
    <w:rsid w:val="00BE550F"/>
    <w:rsid w:val="00BE7D97"/>
    <w:rsid w:val="00BF1CD2"/>
    <w:rsid w:val="00BF1EDB"/>
    <w:rsid w:val="00BF22D5"/>
    <w:rsid w:val="00BF2FD9"/>
    <w:rsid w:val="00BF2FEC"/>
    <w:rsid w:val="00BF30CB"/>
    <w:rsid w:val="00BF4CC9"/>
    <w:rsid w:val="00BF4D33"/>
    <w:rsid w:val="00BF4E57"/>
    <w:rsid w:val="00BF4F5F"/>
    <w:rsid w:val="00BF6F9D"/>
    <w:rsid w:val="00C000EA"/>
    <w:rsid w:val="00C018C0"/>
    <w:rsid w:val="00C020AB"/>
    <w:rsid w:val="00C0351E"/>
    <w:rsid w:val="00C03619"/>
    <w:rsid w:val="00C03979"/>
    <w:rsid w:val="00C04C50"/>
    <w:rsid w:val="00C04C73"/>
    <w:rsid w:val="00C05462"/>
    <w:rsid w:val="00C05C4F"/>
    <w:rsid w:val="00C05E8F"/>
    <w:rsid w:val="00C06479"/>
    <w:rsid w:val="00C06A00"/>
    <w:rsid w:val="00C072BF"/>
    <w:rsid w:val="00C07F68"/>
    <w:rsid w:val="00C10031"/>
    <w:rsid w:val="00C102E9"/>
    <w:rsid w:val="00C10375"/>
    <w:rsid w:val="00C10A35"/>
    <w:rsid w:val="00C10A75"/>
    <w:rsid w:val="00C11DA0"/>
    <w:rsid w:val="00C12AA8"/>
    <w:rsid w:val="00C140E6"/>
    <w:rsid w:val="00C14202"/>
    <w:rsid w:val="00C15B90"/>
    <w:rsid w:val="00C15BE4"/>
    <w:rsid w:val="00C1752D"/>
    <w:rsid w:val="00C17B5F"/>
    <w:rsid w:val="00C211FC"/>
    <w:rsid w:val="00C25178"/>
    <w:rsid w:val="00C2632B"/>
    <w:rsid w:val="00C2643A"/>
    <w:rsid w:val="00C26A6B"/>
    <w:rsid w:val="00C26BAD"/>
    <w:rsid w:val="00C2739E"/>
    <w:rsid w:val="00C27A13"/>
    <w:rsid w:val="00C27E3C"/>
    <w:rsid w:val="00C30816"/>
    <w:rsid w:val="00C313EF"/>
    <w:rsid w:val="00C3243E"/>
    <w:rsid w:val="00C35F11"/>
    <w:rsid w:val="00C36502"/>
    <w:rsid w:val="00C42C86"/>
    <w:rsid w:val="00C42FB2"/>
    <w:rsid w:val="00C43F87"/>
    <w:rsid w:val="00C44869"/>
    <w:rsid w:val="00C450AB"/>
    <w:rsid w:val="00C46005"/>
    <w:rsid w:val="00C46973"/>
    <w:rsid w:val="00C47F7E"/>
    <w:rsid w:val="00C50037"/>
    <w:rsid w:val="00C50B5F"/>
    <w:rsid w:val="00C5170A"/>
    <w:rsid w:val="00C52A2D"/>
    <w:rsid w:val="00C53D95"/>
    <w:rsid w:val="00C5442A"/>
    <w:rsid w:val="00C5596F"/>
    <w:rsid w:val="00C568DA"/>
    <w:rsid w:val="00C574EE"/>
    <w:rsid w:val="00C60262"/>
    <w:rsid w:val="00C6028B"/>
    <w:rsid w:val="00C62242"/>
    <w:rsid w:val="00C62C82"/>
    <w:rsid w:val="00C62F45"/>
    <w:rsid w:val="00C63B20"/>
    <w:rsid w:val="00C64F8D"/>
    <w:rsid w:val="00C65B69"/>
    <w:rsid w:val="00C664D6"/>
    <w:rsid w:val="00C67507"/>
    <w:rsid w:val="00C67F77"/>
    <w:rsid w:val="00C705D7"/>
    <w:rsid w:val="00C70CC8"/>
    <w:rsid w:val="00C71745"/>
    <w:rsid w:val="00C7240B"/>
    <w:rsid w:val="00C72D0C"/>
    <w:rsid w:val="00C73E52"/>
    <w:rsid w:val="00C75C57"/>
    <w:rsid w:val="00C75E3F"/>
    <w:rsid w:val="00C760A1"/>
    <w:rsid w:val="00C76E17"/>
    <w:rsid w:val="00C8022C"/>
    <w:rsid w:val="00C81146"/>
    <w:rsid w:val="00C83C50"/>
    <w:rsid w:val="00C83DB8"/>
    <w:rsid w:val="00C865A7"/>
    <w:rsid w:val="00C8762A"/>
    <w:rsid w:val="00C877AA"/>
    <w:rsid w:val="00C90480"/>
    <w:rsid w:val="00C90538"/>
    <w:rsid w:val="00C907A2"/>
    <w:rsid w:val="00C90A60"/>
    <w:rsid w:val="00C90B46"/>
    <w:rsid w:val="00C9174E"/>
    <w:rsid w:val="00C91BF6"/>
    <w:rsid w:val="00C929A1"/>
    <w:rsid w:val="00C92DE1"/>
    <w:rsid w:val="00C9391F"/>
    <w:rsid w:val="00C95D17"/>
    <w:rsid w:val="00C95D84"/>
    <w:rsid w:val="00C963E7"/>
    <w:rsid w:val="00C96572"/>
    <w:rsid w:val="00C97B9F"/>
    <w:rsid w:val="00C97D6E"/>
    <w:rsid w:val="00CA14E6"/>
    <w:rsid w:val="00CA20A9"/>
    <w:rsid w:val="00CA4D38"/>
    <w:rsid w:val="00CA6A47"/>
    <w:rsid w:val="00CA79E6"/>
    <w:rsid w:val="00CB1D96"/>
    <w:rsid w:val="00CB2265"/>
    <w:rsid w:val="00CB2726"/>
    <w:rsid w:val="00CB2859"/>
    <w:rsid w:val="00CB3044"/>
    <w:rsid w:val="00CB36C7"/>
    <w:rsid w:val="00CB391A"/>
    <w:rsid w:val="00CB4115"/>
    <w:rsid w:val="00CB49D3"/>
    <w:rsid w:val="00CB5F1C"/>
    <w:rsid w:val="00CB6334"/>
    <w:rsid w:val="00CB7137"/>
    <w:rsid w:val="00CC01C4"/>
    <w:rsid w:val="00CC045C"/>
    <w:rsid w:val="00CC0765"/>
    <w:rsid w:val="00CC1146"/>
    <w:rsid w:val="00CC22E5"/>
    <w:rsid w:val="00CC27C9"/>
    <w:rsid w:val="00CC3A9A"/>
    <w:rsid w:val="00CC471B"/>
    <w:rsid w:val="00CC5660"/>
    <w:rsid w:val="00CC6482"/>
    <w:rsid w:val="00CC660E"/>
    <w:rsid w:val="00CC6B4F"/>
    <w:rsid w:val="00CD2DFC"/>
    <w:rsid w:val="00CD34BC"/>
    <w:rsid w:val="00CD3F90"/>
    <w:rsid w:val="00CD487A"/>
    <w:rsid w:val="00CD59FB"/>
    <w:rsid w:val="00CD7CF7"/>
    <w:rsid w:val="00CD7E53"/>
    <w:rsid w:val="00CE07B7"/>
    <w:rsid w:val="00CE16F0"/>
    <w:rsid w:val="00CE3D01"/>
    <w:rsid w:val="00CE3DF1"/>
    <w:rsid w:val="00CE3E08"/>
    <w:rsid w:val="00CE4A5C"/>
    <w:rsid w:val="00CE6259"/>
    <w:rsid w:val="00CE69E0"/>
    <w:rsid w:val="00CE6B16"/>
    <w:rsid w:val="00CF0483"/>
    <w:rsid w:val="00CF1A82"/>
    <w:rsid w:val="00CF4503"/>
    <w:rsid w:val="00CF5FA4"/>
    <w:rsid w:val="00CF6254"/>
    <w:rsid w:val="00CF7098"/>
    <w:rsid w:val="00CF727E"/>
    <w:rsid w:val="00CF7AF3"/>
    <w:rsid w:val="00D00438"/>
    <w:rsid w:val="00D00701"/>
    <w:rsid w:val="00D015FA"/>
    <w:rsid w:val="00D01C9E"/>
    <w:rsid w:val="00D03C90"/>
    <w:rsid w:val="00D06628"/>
    <w:rsid w:val="00D06BDD"/>
    <w:rsid w:val="00D107B2"/>
    <w:rsid w:val="00D1095A"/>
    <w:rsid w:val="00D10AF6"/>
    <w:rsid w:val="00D119E0"/>
    <w:rsid w:val="00D13064"/>
    <w:rsid w:val="00D14B03"/>
    <w:rsid w:val="00D14CC9"/>
    <w:rsid w:val="00D157DB"/>
    <w:rsid w:val="00D15C56"/>
    <w:rsid w:val="00D1644D"/>
    <w:rsid w:val="00D17F02"/>
    <w:rsid w:val="00D23507"/>
    <w:rsid w:val="00D245EC"/>
    <w:rsid w:val="00D25434"/>
    <w:rsid w:val="00D26262"/>
    <w:rsid w:val="00D26EBF"/>
    <w:rsid w:val="00D2769E"/>
    <w:rsid w:val="00D277D6"/>
    <w:rsid w:val="00D323A4"/>
    <w:rsid w:val="00D32E1E"/>
    <w:rsid w:val="00D334BF"/>
    <w:rsid w:val="00D33AA8"/>
    <w:rsid w:val="00D361B4"/>
    <w:rsid w:val="00D363AD"/>
    <w:rsid w:val="00D3644E"/>
    <w:rsid w:val="00D36B3B"/>
    <w:rsid w:val="00D371FF"/>
    <w:rsid w:val="00D377E3"/>
    <w:rsid w:val="00D37B9D"/>
    <w:rsid w:val="00D37C62"/>
    <w:rsid w:val="00D40024"/>
    <w:rsid w:val="00D40876"/>
    <w:rsid w:val="00D411A6"/>
    <w:rsid w:val="00D413C2"/>
    <w:rsid w:val="00D414C1"/>
    <w:rsid w:val="00D41877"/>
    <w:rsid w:val="00D427F4"/>
    <w:rsid w:val="00D429EB"/>
    <w:rsid w:val="00D42DF9"/>
    <w:rsid w:val="00D432DE"/>
    <w:rsid w:val="00D435A7"/>
    <w:rsid w:val="00D435BA"/>
    <w:rsid w:val="00D43931"/>
    <w:rsid w:val="00D43A3D"/>
    <w:rsid w:val="00D44C82"/>
    <w:rsid w:val="00D44FD0"/>
    <w:rsid w:val="00D456E1"/>
    <w:rsid w:val="00D463DC"/>
    <w:rsid w:val="00D46607"/>
    <w:rsid w:val="00D46D8A"/>
    <w:rsid w:val="00D470A9"/>
    <w:rsid w:val="00D47519"/>
    <w:rsid w:val="00D475C8"/>
    <w:rsid w:val="00D47777"/>
    <w:rsid w:val="00D507DE"/>
    <w:rsid w:val="00D51980"/>
    <w:rsid w:val="00D51C4C"/>
    <w:rsid w:val="00D52A63"/>
    <w:rsid w:val="00D53B44"/>
    <w:rsid w:val="00D54431"/>
    <w:rsid w:val="00D555F1"/>
    <w:rsid w:val="00D55F82"/>
    <w:rsid w:val="00D576F0"/>
    <w:rsid w:val="00D60D7E"/>
    <w:rsid w:val="00D61B96"/>
    <w:rsid w:val="00D61EA1"/>
    <w:rsid w:val="00D6326E"/>
    <w:rsid w:val="00D637AF"/>
    <w:rsid w:val="00D63EF4"/>
    <w:rsid w:val="00D64C4B"/>
    <w:rsid w:val="00D6500B"/>
    <w:rsid w:val="00D65E75"/>
    <w:rsid w:val="00D65E97"/>
    <w:rsid w:val="00D66E7F"/>
    <w:rsid w:val="00D70B1A"/>
    <w:rsid w:val="00D71AC1"/>
    <w:rsid w:val="00D73F66"/>
    <w:rsid w:val="00D74151"/>
    <w:rsid w:val="00D74D35"/>
    <w:rsid w:val="00D76CE5"/>
    <w:rsid w:val="00D77AFD"/>
    <w:rsid w:val="00D8044E"/>
    <w:rsid w:val="00D80556"/>
    <w:rsid w:val="00D81B80"/>
    <w:rsid w:val="00D81F6D"/>
    <w:rsid w:val="00D82AB9"/>
    <w:rsid w:val="00D83733"/>
    <w:rsid w:val="00D83F52"/>
    <w:rsid w:val="00D8426A"/>
    <w:rsid w:val="00D848C1"/>
    <w:rsid w:val="00D84EF3"/>
    <w:rsid w:val="00D852F2"/>
    <w:rsid w:val="00D857A0"/>
    <w:rsid w:val="00D859EE"/>
    <w:rsid w:val="00D85C81"/>
    <w:rsid w:val="00D874EE"/>
    <w:rsid w:val="00D91AD5"/>
    <w:rsid w:val="00D93541"/>
    <w:rsid w:val="00D93823"/>
    <w:rsid w:val="00D93ADF"/>
    <w:rsid w:val="00D94226"/>
    <w:rsid w:val="00D946C3"/>
    <w:rsid w:val="00D946D9"/>
    <w:rsid w:val="00D95101"/>
    <w:rsid w:val="00D95B56"/>
    <w:rsid w:val="00D96497"/>
    <w:rsid w:val="00D96DA7"/>
    <w:rsid w:val="00DA01E5"/>
    <w:rsid w:val="00DA0AAA"/>
    <w:rsid w:val="00DA226D"/>
    <w:rsid w:val="00DA3452"/>
    <w:rsid w:val="00DA3916"/>
    <w:rsid w:val="00DA3BAF"/>
    <w:rsid w:val="00DA478C"/>
    <w:rsid w:val="00DA6BD0"/>
    <w:rsid w:val="00DA7602"/>
    <w:rsid w:val="00DB0848"/>
    <w:rsid w:val="00DB0FE4"/>
    <w:rsid w:val="00DB11EA"/>
    <w:rsid w:val="00DB287C"/>
    <w:rsid w:val="00DB3567"/>
    <w:rsid w:val="00DB3889"/>
    <w:rsid w:val="00DB3FC1"/>
    <w:rsid w:val="00DB4158"/>
    <w:rsid w:val="00DB45BD"/>
    <w:rsid w:val="00DB5102"/>
    <w:rsid w:val="00DB5C3E"/>
    <w:rsid w:val="00DB5FB1"/>
    <w:rsid w:val="00DB61EF"/>
    <w:rsid w:val="00DB68F8"/>
    <w:rsid w:val="00DB6FFB"/>
    <w:rsid w:val="00DB7F6D"/>
    <w:rsid w:val="00DC03B6"/>
    <w:rsid w:val="00DC28FF"/>
    <w:rsid w:val="00DC2CF5"/>
    <w:rsid w:val="00DC3574"/>
    <w:rsid w:val="00DC3CE4"/>
    <w:rsid w:val="00DC4366"/>
    <w:rsid w:val="00DC4482"/>
    <w:rsid w:val="00DC48A2"/>
    <w:rsid w:val="00DC4E1F"/>
    <w:rsid w:val="00DC50A0"/>
    <w:rsid w:val="00DC648D"/>
    <w:rsid w:val="00DC64B0"/>
    <w:rsid w:val="00DC6B56"/>
    <w:rsid w:val="00DC7A3B"/>
    <w:rsid w:val="00DC7E76"/>
    <w:rsid w:val="00DD0639"/>
    <w:rsid w:val="00DD1018"/>
    <w:rsid w:val="00DD142F"/>
    <w:rsid w:val="00DD220A"/>
    <w:rsid w:val="00DD22A2"/>
    <w:rsid w:val="00DD2E9B"/>
    <w:rsid w:val="00DD3335"/>
    <w:rsid w:val="00DD3609"/>
    <w:rsid w:val="00DD471E"/>
    <w:rsid w:val="00DD5241"/>
    <w:rsid w:val="00DE14F5"/>
    <w:rsid w:val="00DE1B3F"/>
    <w:rsid w:val="00DE2C10"/>
    <w:rsid w:val="00DE30BA"/>
    <w:rsid w:val="00DE3532"/>
    <w:rsid w:val="00DE36CF"/>
    <w:rsid w:val="00DE571D"/>
    <w:rsid w:val="00DE6AFA"/>
    <w:rsid w:val="00DF18F7"/>
    <w:rsid w:val="00DF1D21"/>
    <w:rsid w:val="00DF3EA2"/>
    <w:rsid w:val="00DF6233"/>
    <w:rsid w:val="00DF718E"/>
    <w:rsid w:val="00DF7965"/>
    <w:rsid w:val="00E015EA"/>
    <w:rsid w:val="00E0189D"/>
    <w:rsid w:val="00E02467"/>
    <w:rsid w:val="00E040DB"/>
    <w:rsid w:val="00E04560"/>
    <w:rsid w:val="00E0535B"/>
    <w:rsid w:val="00E062D9"/>
    <w:rsid w:val="00E071C6"/>
    <w:rsid w:val="00E100DD"/>
    <w:rsid w:val="00E106F9"/>
    <w:rsid w:val="00E10AD7"/>
    <w:rsid w:val="00E11262"/>
    <w:rsid w:val="00E11F23"/>
    <w:rsid w:val="00E14BAF"/>
    <w:rsid w:val="00E15893"/>
    <w:rsid w:val="00E16C40"/>
    <w:rsid w:val="00E17205"/>
    <w:rsid w:val="00E20084"/>
    <w:rsid w:val="00E21B26"/>
    <w:rsid w:val="00E223AB"/>
    <w:rsid w:val="00E22583"/>
    <w:rsid w:val="00E23944"/>
    <w:rsid w:val="00E24B9E"/>
    <w:rsid w:val="00E25A07"/>
    <w:rsid w:val="00E26A9B"/>
    <w:rsid w:val="00E27348"/>
    <w:rsid w:val="00E301E6"/>
    <w:rsid w:val="00E3048D"/>
    <w:rsid w:val="00E304E1"/>
    <w:rsid w:val="00E308DE"/>
    <w:rsid w:val="00E30CD0"/>
    <w:rsid w:val="00E34991"/>
    <w:rsid w:val="00E379F2"/>
    <w:rsid w:val="00E407DA"/>
    <w:rsid w:val="00E412EB"/>
    <w:rsid w:val="00E41860"/>
    <w:rsid w:val="00E41A63"/>
    <w:rsid w:val="00E42FA2"/>
    <w:rsid w:val="00E43576"/>
    <w:rsid w:val="00E4360C"/>
    <w:rsid w:val="00E45327"/>
    <w:rsid w:val="00E4616C"/>
    <w:rsid w:val="00E4645A"/>
    <w:rsid w:val="00E46701"/>
    <w:rsid w:val="00E47125"/>
    <w:rsid w:val="00E47627"/>
    <w:rsid w:val="00E515ED"/>
    <w:rsid w:val="00E5199F"/>
    <w:rsid w:val="00E52A0D"/>
    <w:rsid w:val="00E5435B"/>
    <w:rsid w:val="00E544F3"/>
    <w:rsid w:val="00E546F9"/>
    <w:rsid w:val="00E54F64"/>
    <w:rsid w:val="00E553C3"/>
    <w:rsid w:val="00E567FF"/>
    <w:rsid w:val="00E56B44"/>
    <w:rsid w:val="00E5764D"/>
    <w:rsid w:val="00E6001F"/>
    <w:rsid w:val="00E60EA0"/>
    <w:rsid w:val="00E624BA"/>
    <w:rsid w:val="00E62743"/>
    <w:rsid w:val="00E64ADC"/>
    <w:rsid w:val="00E64CDE"/>
    <w:rsid w:val="00E65B97"/>
    <w:rsid w:val="00E706C6"/>
    <w:rsid w:val="00E71D66"/>
    <w:rsid w:val="00E7393E"/>
    <w:rsid w:val="00E74253"/>
    <w:rsid w:val="00E75714"/>
    <w:rsid w:val="00E75B24"/>
    <w:rsid w:val="00E77690"/>
    <w:rsid w:val="00E82F5C"/>
    <w:rsid w:val="00E833E2"/>
    <w:rsid w:val="00E84337"/>
    <w:rsid w:val="00E85AF2"/>
    <w:rsid w:val="00E86CA6"/>
    <w:rsid w:val="00E87720"/>
    <w:rsid w:val="00E907BA"/>
    <w:rsid w:val="00E91B78"/>
    <w:rsid w:val="00E91D65"/>
    <w:rsid w:val="00E91F79"/>
    <w:rsid w:val="00E9226A"/>
    <w:rsid w:val="00E92E51"/>
    <w:rsid w:val="00E930DA"/>
    <w:rsid w:val="00E9483A"/>
    <w:rsid w:val="00E9606D"/>
    <w:rsid w:val="00E9732A"/>
    <w:rsid w:val="00E97782"/>
    <w:rsid w:val="00E97968"/>
    <w:rsid w:val="00EA046E"/>
    <w:rsid w:val="00EA233B"/>
    <w:rsid w:val="00EA28F9"/>
    <w:rsid w:val="00EA2AF9"/>
    <w:rsid w:val="00EA4ACD"/>
    <w:rsid w:val="00EA5745"/>
    <w:rsid w:val="00EA638D"/>
    <w:rsid w:val="00EA7436"/>
    <w:rsid w:val="00EA7461"/>
    <w:rsid w:val="00EB0211"/>
    <w:rsid w:val="00EB08E8"/>
    <w:rsid w:val="00EB0BB1"/>
    <w:rsid w:val="00EB4FA8"/>
    <w:rsid w:val="00EB61DA"/>
    <w:rsid w:val="00EB6859"/>
    <w:rsid w:val="00EB6D16"/>
    <w:rsid w:val="00EB77B6"/>
    <w:rsid w:val="00EC0D8E"/>
    <w:rsid w:val="00EC1C8F"/>
    <w:rsid w:val="00EC4178"/>
    <w:rsid w:val="00EC436C"/>
    <w:rsid w:val="00EC4458"/>
    <w:rsid w:val="00EC4BFC"/>
    <w:rsid w:val="00EC5C94"/>
    <w:rsid w:val="00EC6119"/>
    <w:rsid w:val="00EC63CC"/>
    <w:rsid w:val="00ED0938"/>
    <w:rsid w:val="00ED0A6C"/>
    <w:rsid w:val="00ED13E0"/>
    <w:rsid w:val="00ED159E"/>
    <w:rsid w:val="00ED31FA"/>
    <w:rsid w:val="00ED36EE"/>
    <w:rsid w:val="00ED3A36"/>
    <w:rsid w:val="00ED3BFB"/>
    <w:rsid w:val="00ED4807"/>
    <w:rsid w:val="00ED527C"/>
    <w:rsid w:val="00ED547B"/>
    <w:rsid w:val="00ED650D"/>
    <w:rsid w:val="00ED7620"/>
    <w:rsid w:val="00ED7A06"/>
    <w:rsid w:val="00EE0542"/>
    <w:rsid w:val="00EE0E31"/>
    <w:rsid w:val="00EE1833"/>
    <w:rsid w:val="00EE2C2F"/>
    <w:rsid w:val="00EE3724"/>
    <w:rsid w:val="00EE4CDC"/>
    <w:rsid w:val="00EE57A8"/>
    <w:rsid w:val="00EE6860"/>
    <w:rsid w:val="00EE6C3A"/>
    <w:rsid w:val="00EE6C62"/>
    <w:rsid w:val="00EE75FA"/>
    <w:rsid w:val="00EF0634"/>
    <w:rsid w:val="00EF07E8"/>
    <w:rsid w:val="00EF2C9D"/>
    <w:rsid w:val="00EF43B2"/>
    <w:rsid w:val="00EF4962"/>
    <w:rsid w:val="00EF4C9A"/>
    <w:rsid w:val="00EF5841"/>
    <w:rsid w:val="00EF6D1C"/>
    <w:rsid w:val="00EF75B8"/>
    <w:rsid w:val="00EF77CD"/>
    <w:rsid w:val="00EF7C3A"/>
    <w:rsid w:val="00F014F4"/>
    <w:rsid w:val="00F019DA"/>
    <w:rsid w:val="00F0267E"/>
    <w:rsid w:val="00F033FE"/>
    <w:rsid w:val="00F0427A"/>
    <w:rsid w:val="00F048D2"/>
    <w:rsid w:val="00F0648D"/>
    <w:rsid w:val="00F078C6"/>
    <w:rsid w:val="00F102E0"/>
    <w:rsid w:val="00F1134E"/>
    <w:rsid w:val="00F11364"/>
    <w:rsid w:val="00F11B16"/>
    <w:rsid w:val="00F11E66"/>
    <w:rsid w:val="00F122AC"/>
    <w:rsid w:val="00F1282C"/>
    <w:rsid w:val="00F12ED7"/>
    <w:rsid w:val="00F13868"/>
    <w:rsid w:val="00F13B5B"/>
    <w:rsid w:val="00F171A4"/>
    <w:rsid w:val="00F17264"/>
    <w:rsid w:val="00F17778"/>
    <w:rsid w:val="00F20932"/>
    <w:rsid w:val="00F20E25"/>
    <w:rsid w:val="00F21269"/>
    <w:rsid w:val="00F21859"/>
    <w:rsid w:val="00F221B4"/>
    <w:rsid w:val="00F22342"/>
    <w:rsid w:val="00F22B5C"/>
    <w:rsid w:val="00F22F88"/>
    <w:rsid w:val="00F237BE"/>
    <w:rsid w:val="00F24568"/>
    <w:rsid w:val="00F24EB3"/>
    <w:rsid w:val="00F252C1"/>
    <w:rsid w:val="00F25858"/>
    <w:rsid w:val="00F2656D"/>
    <w:rsid w:val="00F26F5D"/>
    <w:rsid w:val="00F27517"/>
    <w:rsid w:val="00F30028"/>
    <w:rsid w:val="00F30A1E"/>
    <w:rsid w:val="00F31B95"/>
    <w:rsid w:val="00F31C0A"/>
    <w:rsid w:val="00F34635"/>
    <w:rsid w:val="00F34E87"/>
    <w:rsid w:val="00F34EB2"/>
    <w:rsid w:val="00F35CD7"/>
    <w:rsid w:val="00F36A19"/>
    <w:rsid w:val="00F36E04"/>
    <w:rsid w:val="00F418B1"/>
    <w:rsid w:val="00F41BC0"/>
    <w:rsid w:val="00F421FE"/>
    <w:rsid w:val="00F43A6C"/>
    <w:rsid w:val="00F43EDA"/>
    <w:rsid w:val="00F4483A"/>
    <w:rsid w:val="00F472D1"/>
    <w:rsid w:val="00F476F6"/>
    <w:rsid w:val="00F505A2"/>
    <w:rsid w:val="00F505F8"/>
    <w:rsid w:val="00F50FBD"/>
    <w:rsid w:val="00F5203E"/>
    <w:rsid w:val="00F5212C"/>
    <w:rsid w:val="00F5500F"/>
    <w:rsid w:val="00F5753F"/>
    <w:rsid w:val="00F60AF5"/>
    <w:rsid w:val="00F61450"/>
    <w:rsid w:val="00F63C42"/>
    <w:rsid w:val="00F63C93"/>
    <w:rsid w:val="00F63D8B"/>
    <w:rsid w:val="00F64D94"/>
    <w:rsid w:val="00F65469"/>
    <w:rsid w:val="00F6695A"/>
    <w:rsid w:val="00F677DE"/>
    <w:rsid w:val="00F70771"/>
    <w:rsid w:val="00F70C0D"/>
    <w:rsid w:val="00F72086"/>
    <w:rsid w:val="00F72471"/>
    <w:rsid w:val="00F72C8F"/>
    <w:rsid w:val="00F73CDC"/>
    <w:rsid w:val="00F74850"/>
    <w:rsid w:val="00F75324"/>
    <w:rsid w:val="00F75C90"/>
    <w:rsid w:val="00F773B1"/>
    <w:rsid w:val="00F811CF"/>
    <w:rsid w:val="00F817C9"/>
    <w:rsid w:val="00F81AB7"/>
    <w:rsid w:val="00F823FE"/>
    <w:rsid w:val="00F827A6"/>
    <w:rsid w:val="00F83A69"/>
    <w:rsid w:val="00F83B61"/>
    <w:rsid w:val="00F83DFC"/>
    <w:rsid w:val="00F841B3"/>
    <w:rsid w:val="00F842C0"/>
    <w:rsid w:val="00F84C7F"/>
    <w:rsid w:val="00F851F8"/>
    <w:rsid w:val="00F860B8"/>
    <w:rsid w:val="00F86C4A"/>
    <w:rsid w:val="00F87EC6"/>
    <w:rsid w:val="00F90E5A"/>
    <w:rsid w:val="00F90F84"/>
    <w:rsid w:val="00F9149A"/>
    <w:rsid w:val="00F934BC"/>
    <w:rsid w:val="00F93910"/>
    <w:rsid w:val="00F95A1C"/>
    <w:rsid w:val="00F95C9C"/>
    <w:rsid w:val="00F967E9"/>
    <w:rsid w:val="00F9681C"/>
    <w:rsid w:val="00F97C9B"/>
    <w:rsid w:val="00FA0EDB"/>
    <w:rsid w:val="00FA191E"/>
    <w:rsid w:val="00FA1995"/>
    <w:rsid w:val="00FA2227"/>
    <w:rsid w:val="00FA2D19"/>
    <w:rsid w:val="00FA4316"/>
    <w:rsid w:val="00FA4F1D"/>
    <w:rsid w:val="00FA5FAE"/>
    <w:rsid w:val="00FA60FA"/>
    <w:rsid w:val="00FA6248"/>
    <w:rsid w:val="00FA63C7"/>
    <w:rsid w:val="00FA65B8"/>
    <w:rsid w:val="00FA6974"/>
    <w:rsid w:val="00FA76A3"/>
    <w:rsid w:val="00FB0003"/>
    <w:rsid w:val="00FB1860"/>
    <w:rsid w:val="00FB1A94"/>
    <w:rsid w:val="00FB37FF"/>
    <w:rsid w:val="00FB3E84"/>
    <w:rsid w:val="00FB3ED9"/>
    <w:rsid w:val="00FB4045"/>
    <w:rsid w:val="00FB6E7B"/>
    <w:rsid w:val="00FB7E6A"/>
    <w:rsid w:val="00FB7FFD"/>
    <w:rsid w:val="00FC1EBD"/>
    <w:rsid w:val="00FC3165"/>
    <w:rsid w:val="00FC3626"/>
    <w:rsid w:val="00FC3C76"/>
    <w:rsid w:val="00FC4F69"/>
    <w:rsid w:val="00FC4F93"/>
    <w:rsid w:val="00FC5C99"/>
    <w:rsid w:val="00FC654B"/>
    <w:rsid w:val="00FC6572"/>
    <w:rsid w:val="00FC771D"/>
    <w:rsid w:val="00FD05FE"/>
    <w:rsid w:val="00FD1070"/>
    <w:rsid w:val="00FD1B63"/>
    <w:rsid w:val="00FD1C85"/>
    <w:rsid w:val="00FD3012"/>
    <w:rsid w:val="00FD4602"/>
    <w:rsid w:val="00FD4FCB"/>
    <w:rsid w:val="00FD512E"/>
    <w:rsid w:val="00FD5A80"/>
    <w:rsid w:val="00FD5BBA"/>
    <w:rsid w:val="00FD6BD4"/>
    <w:rsid w:val="00FD6CC3"/>
    <w:rsid w:val="00FD72AB"/>
    <w:rsid w:val="00FE0500"/>
    <w:rsid w:val="00FE0765"/>
    <w:rsid w:val="00FE0938"/>
    <w:rsid w:val="00FE17B9"/>
    <w:rsid w:val="00FE2B56"/>
    <w:rsid w:val="00FE2CA7"/>
    <w:rsid w:val="00FE6109"/>
    <w:rsid w:val="00FE62FD"/>
    <w:rsid w:val="00FE6641"/>
    <w:rsid w:val="00FE6CDE"/>
    <w:rsid w:val="00FE70EE"/>
    <w:rsid w:val="00FE710B"/>
    <w:rsid w:val="00FF202A"/>
    <w:rsid w:val="00FF3665"/>
    <w:rsid w:val="00FF4079"/>
    <w:rsid w:val="00FF43A2"/>
    <w:rsid w:val="00FF50C2"/>
    <w:rsid w:val="00FF689D"/>
    <w:rsid w:val="00FF69F0"/>
    <w:rsid w:val="00FF6E82"/>
    <w:rsid w:val="00FF7F7E"/>
    <w:rsid w:val="0271F34B"/>
    <w:rsid w:val="039659AB"/>
    <w:rsid w:val="0671F618"/>
    <w:rsid w:val="06CD59D5"/>
    <w:rsid w:val="07203A3C"/>
    <w:rsid w:val="0F23413F"/>
    <w:rsid w:val="0F99A07C"/>
    <w:rsid w:val="11DAAC8C"/>
    <w:rsid w:val="1287E3FE"/>
    <w:rsid w:val="12F6381D"/>
    <w:rsid w:val="15E13B64"/>
    <w:rsid w:val="17FB875B"/>
    <w:rsid w:val="18CE6885"/>
    <w:rsid w:val="1AB1CD40"/>
    <w:rsid w:val="1D42DE1A"/>
    <w:rsid w:val="1E2C7F75"/>
    <w:rsid w:val="1FD7926F"/>
    <w:rsid w:val="200A14B9"/>
    <w:rsid w:val="22AF62DF"/>
    <w:rsid w:val="22FED859"/>
    <w:rsid w:val="257A5609"/>
    <w:rsid w:val="25E2A43A"/>
    <w:rsid w:val="28BA67A0"/>
    <w:rsid w:val="2971271F"/>
    <w:rsid w:val="2D355212"/>
    <w:rsid w:val="2EA3C983"/>
    <w:rsid w:val="2F128EB9"/>
    <w:rsid w:val="2F29A924"/>
    <w:rsid w:val="2F6E608D"/>
    <w:rsid w:val="304EA2B4"/>
    <w:rsid w:val="30C57985"/>
    <w:rsid w:val="30E3E00F"/>
    <w:rsid w:val="3125412B"/>
    <w:rsid w:val="326149E6"/>
    <w:rsid w:val="33BF834B"/>
    <w:rsid w:val="33F51EB4"/>
    <w:rsid w:val="3436B613"/>
    <w:rsid w:val="346B17BC"/>
    <w:rsid w:val="34D1D4B9"/>
    <w:rsid w:val="3DC60C0D"/>
    <w:rsid w:val="407D922C"/>
    <w:rsid w:val="41F58B07"/>
    <w:rsid w:val="444832FE"/>
    <w:rsid w:val="448E6CD1"/>
    <w:rsid w:val="46B725D5"/>
    <w:rsid w:val="480C61C8"/>
    <w:rsid w:val="49C68DD8"/>
    <w:rsid w:val="4CB78F7E"/>
    <w:rsid w:val="4DD403B5"/>
    <w:rsid w:val="4E347606"/>
    <w:rsid w:val="4EB20EBF"/>
    <w:rsid w:val="4FCA57CC"/>
    <w:rsid w:val="5168445C"/>
    <w:rsid w:val="522BF98E"/>
    <w:rsid w:val="550BE9F7"/>
    <w:rsid w:val="58438AB9"/>
    <w:rsid w:val="59EB31BF"/>
    <w:rsid w:val="5A56487C"/>
    <w:rsid w:val="5B03A007"/>
    <w:rsid w:val="5B7B2B7B"/>
    <w:rsid w:val="5C3489FB"/>
    <w:rsid w:val="5E99A3E0"/>
    <w:rsid w:val="5F76E9C9"/>
    <w:rsid w:val="641B5374"/>
    <w:rsid w:val="658E874F"/>
    <w:rsid w:val="6982DF7B"/>
    <w:rsid w:val="6B4F1B1D"/>
    <w:rsid w:val="6C5324D2"/>
    <w:rsid w:val="6D1892E6"/>
    <w:rsid w:val="6D7B13BC"/>
    <w:rsid w:val="725F0D5F"/>
    <w:rsid w:val="731D054B"/>
    <w:rsid w:val="733119C2"/>
    <w:rsid w:val="746F29EA"/>
    <w:rsid w:val="7B27E419"/>
    <w:rsid w:val="7EA6F5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CF94D170-4E23-4F8E-9D2B-3718896A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3ED6"/>
    <w:pPr>
      <w:spacing w:line="260" w:lineRule="atLeast"/>
      <w:jc w:val="both"/>
    </w:pPr>
    <w:rPr>
      <w:rFonts w:ascii="Arial" w:hAnsi="Arial"/>
      <w:szCs w:val="22"/>
      <w:lang w:eastAsia="en-US"/>
    </w:rPr>
  </w:style>
  <w:style w:type="paragraph" w:styleId="Naslov10">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0">
    <w:name w:val="heading 2"/>
    <w:basedOn w:val="Naslov10"/>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0">
    <w:name w:val="heading 3"/>
    <w:aliases w:val="H3,H31,H32,H33"/>
    <w:basedOn w:val="Naslov20"/>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0"/>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0"/>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0"/>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0"/>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400A3C"/>
    <w:pPr>
      <w:ind w:left="720"/>
      <w:contextualSpacing/>
    </w:pPr>
  </w:style>
  <w:style w:type="paragraph" w:styleId="NaslovTOC">
    <w:name w:val="TOC Heading"/>
    <w:basedOn w:val="Naslov10"/>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0"/>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0"/>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0"/>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paragraph" w:customStyle="1" w:styleId="EGGlava">
    <w:name w:val="EG Glava"/>
    <w:basedOn w:val="Navaden"/>
    <w:link w:val="EGGlavaZnak"/>
    <w:qFormat/>
    <w:rsid w:val="00DB0FE4"/>
    <w:pPr>
      <w:framePr w:hSpace="141" w:wrap="around" w:vAnchor="text" w:hAnchor="margin" w:xAlign="center" w:y="1"/>
      <w:spacing w:line="240" w:lineRule="auto"/>
      <w:suppressOverlap/>
    </w:pPr>
    <w:rPr>
      <w:rFonts w:asciiTheme="minorHAnsi" w:eastAsia="Arial Unicode MS" w:hAnsiTheme="minorHAnsi" w:cs="Arial"/>
      <w:bCs/>
      <w:iCs/>
      <w:noProof/>
      <w:color w:val="808080"/>
      <w:sz w:val="16"/>
      <w:szCs w:val="16"/>
      <w:lang w:eastAsia="sl-SI"/>
    </w:rPr>
  </w:style>
  <w:style w:type="character" w:customStyle="1" w:styleId="EGGlavaZnak">
    <w:name w:val="EG Glava Znak"/>
    <w:basedOn w:val="Privzetapisavaodstavka"/>
    <w:link w:val="EGGlava"/>
    <w:rsid w:val="00DB0FE4"/>
    <w:rPr>
      <w:rFonts w:asciiTheme="minorHAnsi" w:eastAsia="Arial Unicode MS" w:hAnsiTheme="minorHAnsi" w:cs="Arial"/>
      <w:bCs/>
      <w:iCs/>
      <w:noProof/>
      <w:color w:val="808080"/>
      <w:sz w:val="16"/>
      <w:szCs w:val="16"/>
    </w:rPr>
  </w:style>
  <w:style w:type="paragraph" w:customStyle="1" w:styleId="Default">
    <w:name w:val="Default"/>
    <w:rsid w:val="00747174"/>
    <w:pPr>
      <w:autoSpaceDE w:val="0"/>
      <w:autoSpaceDN w:val="0"/>
      <w:adjustRightInd w:val="0"/>
    </w:pPr>
    <w:rPr>
      <w:rFonts w:ascii="Arial" w:eastAsia="Times New Roman" w:hAnsi="Arial" w:cs="Arial"/>
      <w:color w:val="000000"/>
      <w:sz w:val="24"/>
      <w:szCs w:val="24"/>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244A5A"/>
    <w:rPr>
      <w:rFonts w:ascii="Arial" w:hAnsi="Arial"/>
      <w:szCs w:val="22"/>
      <w:lang w:eastAsia="en-US"/>
    </w:rPr>
  </w:style>
  <w:style w:type="character" w:customStyle="1" w:styleId="BrezrazmikovZnak">
    <w:name w:val="Brez razmikov Znak"/>
    <w:basedOn w:val="Privzetapisavaodstavka"/>
    <w:link w:val="Brezrazmikov"/>
    <w:uiPriority w:val="99"/>
    <w:rsid w:val="00244A5A"/>
    <w:rPr>
      <w:rFonts w:ascii="Arial" w:hAnsi="Arial"/>
      <w:szCs w:val="22"/>
      <w:lang w:eastAsia="en-US"/>
    </w:rPr>
  </w:style>
  <w:style w:type="paragraph" w:styleId="Telobesedila2">
    <w:name w:val="Body Text 2"/>
    <w:basedOn w:val="Navaden"/>
    <w:link w:val="Telobesedila2Znak"/>
    <w:rsid w:val="00DC648D"/>
    <w:pPr>
      <w:spacing w:line="240" w:lineRule="auto"/>
    </w:pPr>
    <w:rPr>
      <w:rFonts w:eastAsia="Times New Roman"/>
      <w:b/>
      <w:szCs w:val="20"/>
      <w:lang w:val="x-none" w:eastAsia="sl-SI"/>
    </w:rPr>
  </w:style>
  <w:style w:type="character" w:customStyle="1" w:styleId="Telobesedila2Znak">
    <w:name w:val="Telo besedila 2 Znak"/>
    <w:basedOn w:val="Privzetapisavaodstavka"/>
    <w:link w:val="Telobesedila2"/>
    <w:rsid w:val="00DC648D"/>
    <w:rPr>
      <w:rFonts w:ascii="Arial" w:eastAsia="Times New Roman" w:hAnsi="Arial"/>
      <w:b/>
      <w:lang w:val="x-none"/>
    </w:rPr>
  </w:style>
  <w:style w:type="paragraph" w:styleId="Telobesedila">
    <w:name w:val="Body Text"/>
    <w:basedOn w:val="Navaden"/>
    <w:link w:val="TelobesedilaZnak"/>
    <w:rsid w:val="00DC648D"/>
    <w:pPr>
      <w:spacing w:line="240" w:lineRule="auto"/>
    </w:pPr>
    <w:rPr>
      <w:rFonts w:eastAsia="Times New Roman"/>
      <w:szCs w:val="20"/>
      <w:lang w:val="x-none" w:eastAsia="sl-SI"/>
    </w:rPr>
  </w:style>
  <w:style w:type="character" w:customStyle="1" w:styleId="TelobesedilaZnak">
    <w:name w:val="Telo besedila Znak"/>
    <w:basedOn w:val="Privzetapisavaodstavka"/>
    <w:link w:val="Telobesedila"/>
    <w:rsid w:val="00DC648D"/>
    <w:rPr>
      <w:rFonts w:ascii="Arial" w:eastAsia="Times New Roman" w:hAnsi="Arial"/>
      <w:lang w:val="x-none"/>
    </w:rPr>
  </w:style>
  <w:style w:type="paragraph" w:styleId="Telobesedila-zamik2">
    <w:name w:val="Body Text Indent 2"/>
    <w:basedOn w:val="Navaden"/>
    <w:link w:val="Telobesedila-zamik2Znak"/>
    <w:rsid w:val="00DC648D"/>
    <w:pPr>
      <w:spacing w:after="120" w:line="480" w:lineRule="auto"/>
      <w:ind w:left="283"/>
      <w:jc w:val="left"/>
    </w:pPr>
    <w:rPr>
      <w:rFonts w:eastAsia="Times New Roman"/>
      <w:sz w:val="24"/>
      <w:szCs w:val="24"/>
      <w:lang w:val="x-none" w:eastAsia="sl-SI"/>
    </w:rPr>
  </w:style>
  <w:style w:type="character" w:customStyle="1" w:styleId="Telobesedila-zamik2Znak">
    <w:name w:val="Telo besedila - zamik 2 Znak"/>
    <w:basedOn w:val="Privzetapisavaodstavka"/>
    <w:link w:val="Telobesedila-zamik2"/>
    <w:rsid w:val="00DC648D"/>
    <w:rPr>
      <w:rFonts w:ascii="Arial" w:eastAsia="Times New Roman" w:hAnsi="Arial"/>
      <w:sz w:val="24"/>
      <w:szCs w:val="24"/>
      <w:lang w:val="x-none"/>
    </w:rPr>
  </w:style>
  <w:style w:type="paragraph" w:styleId="Telobesedila-zamik">
    <w:name w:val="Body Text Indent"/>
    <w:basedOn w:val="Navaden"/>
    <w:link w:val="Telobesedila-zamikZnak"/>
    <w:rsid w:val="00DC648D"/>
    <w:pPr>
      <w:spacing w:line="240" w:lineRule="auto"/>
      <w:ind w:left="360" w:hanging="360"/>
      <w:jc w:val="left"/>
    </w:pPr>
    <w:rPr>
      <w:rFonts w:ascii="Times New Roman" w:eastAsia="Times New Roman" w:hAnsi="Times New Roman"/>
      <w:sz w:val="24"/>
      <w:szCs w:val="24"/>
      <w:lang w:val="x-none" w:eastAsia="sl-SI"/>
    </w:rPr>
  </w:style>
  <w:style w:type="character" w:customStyle="1" w:styleId="Telobesedila-zamikZnak">
    <w:name w:val="Telo besedila - zamik Znak"/>
    <w:basedOn w:val="Privzetapisavaodstavka"/>
    <w:link w:val="Telobesedila-zamik"/>
    <w:rsid w:val="00DC648D"/>
    <w:rPr>
      <w:rFonts w:ascii="Times New Roman" w:eastAsia="Times New Roman" w:hAnsi="Times New Roman"/>
      <w:sz w:val="24"/>
      <w:szCs w:val="24"/>
      <w:lang w:val="x-none"/>
    </w:rPr>
  </w:style>
  <w:style w:type="paragraph" w:customStyle="1" w:styleId="Telobesedila-zamik21">
    <w:name w:val="Telo besedila - zamik 21"/>
    <w:basedOn w:val="Navaden"/>
    <w:rsid w:val="00DC648D"/>
    <w:pPr>
      <w:spacing w:line="240" w:lineRule="auto"/>
      <w:ind w:left="720"/>
    </w:pPr>
    <w:rPr>
      <w:rFonts w:eastAsia="Times New Roman"/>
      <w:sz w:val="24"/>
      <w:szCs w:val="20"/>
      <w:lang w:eastAsia="sl-SI"/>
    </w:rPr>
  </w:style>
  <w:style w:type="paragraph" w:customStyle="1" w:styleId="paragraph">
    <w:name w:val="paragraph"/>
    <w:basedOn w:val="Navaden"/>
    <w:rsid w:val="00DC648D"/>
    <w:pPr>
      <w:spacing w:line="240" w:lineRule="auto"/>
      <w:jc w:val="left"/>
    </w:pPr>
    <w:rPr>
      <w:rFonts w:ascii="Times New Roman" w:eastAsia="Times New Roman" w:hAnsi="Times New Roman"/>
      <w:sz w:val="24"/>
      <w:szCs w:val="24"/>
      <w:lang w:eastAsia="sl-SI"/>
    </w:rPr>
  </w:style>
  <w:style w:type="character" w:customStyle="1" w:styleId="normaltextrun1">
    <w:name w:val="normaltextrun1"/>
    <w:basedOn w:val="Privzetapisavaodstavka"/>
    <w:rsid w:val="00DC648D"/>
  </w:style>
  <w:style w:type="character" w:customStyle="1" w:styleId="eop">
    <w:name w:val="eop"/>
    <w:basedOn w:val="Privzetapisavaodstavka"/>
    <w:rsid w:val="00DC648D"/>
  </w:style>
  <w:style w:type="paragraph" w:customStyle="1" w:styleId="p">
    <w:name w:val="p"/>
    <w:basedOn w:val="Navaden"/>
    <w:uiPriority w:val="99"/>
    <w:rsid w:val="00F31C0A"/>
    <w:pPr>
      <w:spacing w:before="40" w:after="10" w:line="240" w:lineRule="auto"/>
      <w:ind w:left="10" w:right="10" w:firstLine="240"/>
    </w:pPr>
    <w:rPr>
      <w:rFonts w:eastAsia="Times New Roman" w:cs="Arial"/>
      <w:color w:val="222222"/>
      <w:sz w:val="22"/>
      <w:lang w:val="en-US"/>
    </w:rPr>
  </w:style>
  <w:style w:type="paragraph" w:styleId="HTML-oblikovano">
    <w:name w:val="HTML Preformatted"/>
    <w:basedOn w:val="Navaden"/>
    <w:link w:val="HTML-oblikovanoZnak"/>
    <w:semiHidden/>
    <w:unhideWhenUsed/>
    <w:rsid w:val="005B6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5B626A"/>
    <w:rPr>
      <w:rFonts w:ascii="Courier New" w:eastAsia="Times New Roman" w:hAnsi="Courier New" w:cs="Courier New"/>
      <w:color w:val="000000"/>
      <w:sz w:val="18"/>
      <w:szCs w:val="18"/>
    </w:rPr>
  </w:style>
  <w:style w:type="paragraph" w:customStyle="1" w:styleId="Naslov1">
    <w:name w:val="Naslov_1"/>
    <w:basedOn w:val="Navaden"/>
    <w:next w:val="Navaden"/>
    <w:semiHidden/>
    <w:rsid w:val="0078115C"/>
    <w:pPr>
      <w:keepNext/>
      <w:widowControl w:val="0"/>
      <w:numPr>
        <w:numId w:val="21"/>
      </w:numPr>
      <w:spacing w:before="360" w:after="240" w:line="240" w:lineRule="auto"/>
      <w:jc w:val="left"/>
    </w:pPr>
    <w:rPr>
      <w:rFonts w:eastAsia="Times New Roman"/>
      <w:b/>
      <w:sz w:val="32"/>
      <w:szCs w:val="20"/>
      <w:lang w:eastAsia="sl-SI"/>
    </w:rPr>
  </w:style>
  <w:style w:type="paragraph" w:customStyle="1" w:styleId="Naslov3">
    <w:name w:val="Naslov_3"/>
    <w:basedOn w:val="Navaden"/>
    <w:next w:val="Navaden"/>
    <w:semiHidden/>
    <w:rsid w:val="0078115C"/>
    <w:pPr>
      <w:keepNext/>
      <w:widowControl w:val="0"/>
      <w:numPr>
        <w:ilvl w:val="2"/>
        <w:numId w:val="21"/>
      </w:numPr>
      <w:spacing w:before="120" w:after="120" w:line="240" w:lineRule="auto"/>
      <w:jc w:val="left"/>
    </w:pPr>
    <w:rPr>
      <w:rFonts w:eastAsia="Times New Roman"/>
      <w:b/>
      <w:i/>
      <w:sz w:val="28"/>
      <w:szCs w:val="20"/>
      <w:lang w:eastAsia="sl-SI"/>
    </w:rPr>
  </w:style>
  <w:style w:type="paragraph" w:customStyle="1" w:styleId="Naslov2">
    <w:name w:val="Naslov_2"/>
    <w:basedOn w:val="Naslov20"/>
    <w:semiHidden/>
    <w:rsid w:val="0078115C"/>
    <w:pPr>
      <w:widowControl w:val="0"/>
      <w:numPr>
        <w:numId w:val="21"/>
      </w:numPr>
      <w:spacing w:after="60" w:line="288" w:lineRule="auto"/>
      <w:jc w:val="left"/>
    </w:pPr>
    <w:rPr>
      <w:rFonts w:asciiTheme="minorHAnsi" w:eastAsia="Calibri" w:hAnsiTheme="minorHAnsi" w:cstheme="minorHAnsi"/>
      <w:i/>
      <w:iCs/>
      <w:smallCaps w:val="0"/>
      <w:sz w:val="32"/>
      <w:szCs w:val="32"/>
      <w:lang w:val="x-none" w:eastAsia="x-none"/>
    </w:rPr>
  </w:style>
  <w:style w:type="character" w:styleId="Nerazreenaomemba">
    <w:name w:val="Unresolved Mention"/>
    <w:basedOn w:val="Privzetapisavaodstavka"/>
    <w:uiPriority w:val="99"/>
    <w:unhideWhenUsed/>
    <w:rsid w:val="009832B4"/>
    <w:rPr>
      <w:color w:val="605E5C"/>
      <w:shd w:val="clear" w:color="auto" w:fill="E1DFDD"/>
    </w:rPr>
  </w:style>
  <w:style w:type="character" w:customStyle="1" w:styleId="goohl3">
    <w:name w:val="goohl3"/>
    <w:basedOn w:val="Privzetapisavaodstavka"/>
    <w:rsid w:val="00E21B26"/>
  </w:style>
  <w:style w:type="character" w:customStyle="1" w:styleId="goohl1">
    <w:name w:val="goohl1"/>
    <w:basedOn w:val="Privzetapisavaodstavka"/>
    <w:rsid w:val="00E21B26"/>
  </w:style>
  <w:style w:type="paragraph" w:customStyle="1" w:styleId="EGNavaden">
    <w:name w:val="EG Navaden"/>
    <w:basedOn w:val="Navaden"/>
    <w:link w:val="EGNavadenZnak"/>
    <w:qFormat/>
    <w:rsid w:val="00C26BAD"/>
    <w:pPr>
      <w:spacing w:line="276" w:lineRule="auto"/>
    </w:pPr>
    <w:rPr>
      <w:rFonts w:asciiTheme="minorHAnsi" w:eastAsiaTheme="minorHAnsi" w:hAnsiTheme="minorHAnsi" w:cstheme="minorBidi"/>
      <w:sz w:val="24"/>
    </w:rPr>
  </w:style>
  <w:style w:type="character" w:customStyle="1" w:styleId="EGNavadenZnak">
    <w:name w:val="EG Navaden Znak"/>
    <w:basedOn w:val="Privzetapisavaodstavka"/>
    <w:link w:val="EGNavaden"/>
    <w:rsid w:val="00C26BAD"/>
    <w:rPr>
      <w:rFonts w:asciiTheme="minorHAnsi" w:eastAsiaTheme="minorHAnsi" w:hAnsiTheme="minorHAnsi" w:cstheme="minorBidi"/>
      <w:sz w:val="24"/>
      <w:szCs w:val="22"/>
      <w:lang w:eastAsia="en-US"/>
    </w:rPr>
  </w:style>
  <w:style w:type="character" w:customStyle="1" w:styleId="cf01">
    <w:name w:val="cf01"/>
    <w:basedOn w:val="Privzetapisavaodstavka"/>
    <w:rsid w:val="00C26BA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1708">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55905685">
      <w:bodyDiv w:val="1"/>
      <w:marLeft w:val="0"/>
      <w:marRight w:val="0"/>
      <w:marTop w:val="0"/>
      <w:marBottom w:val="0"/>
      <w:divBdr>
        <w:top w:val="none" w:sz="0" w:space="0" w:color="auto"/>
        <w:left w:val="none" w:sz="0" w:space="0" w:color="auto"/>
        <w:bottom w:val="none" w:sz="0" w:space="0" w:color="auto"/>
        <w:right w:val="none" w:sz="0" w:space="0" w:color="auto"/>
      </w:divBdr>
    </w:div>
    <w:div w:id="8017878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578734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46566940">
      <w:bodyDiv w:val="1"/>
      <w:marLeft w:val="0"/>
      <w:marRight w:val="0"/>
      <w:marTop w:val="0"/>
      <w:marBottom w:val="0"/>
      <w:divBdr>
        <w:top w:val="none" w:sz="0" w:space="0" w:color="auto"/>
        <w:left w:val="none" w:sz="0" w:space="0" w:color="auto"/>
        <w:bottom w:val="none" w:sz="0" w:space="0" w:color="auto"/>
        <w:right w:val="none" w:sz="0" w:space="0" w:color="auto"/>
      </w:divBdr>
    </w:div>
    <w:div w:id="12149220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43434-BFF6-457F-B7E5-4D7D1AB2829C}">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customXml/itemProps3.xml><?xml version="1.0" encoding="utf-8"?>
<ds:datastoreItem xmlns:ds="http://schemas.openxmlformats.org/officeDocument/2006/customXml" ds:itemID="{0FA77AED-40DA-4064-B37F-921146F51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04FCC-6464-4BD2-98D8-D585DD007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4</TotalTime>
  <Pages>16</Pages>
  <Words>1925</Words>
  <Characters>10976</Characters>
  <Application>Microsoft Office Word</Application>
  <DocSecurity>0</DocSecurity>
  <Lines>91</Lines>
  <Paragraphs>25</Paragraphs>
  <ScaleCrop>false</ScaleCrop>
  <Company>MFRS</Company>
  <LinksUpToDate>false</LinksUpToDate>
  <CharactersWithSpaces>12876</CharactersWithSpaces>
  <SharedDoc>false</SharedDoc>
  <HLinks>
    <vt:vector size="366" baseType="variant">
      <vt:variant>
        <vt:i4>4653073</vt:i4>
      </vt:variant>
      <vt:variant>
        <vt:i4>327</vt:i4>
      </vt:variant>
      <vt:variant>
        <vt:i4>0</vt:i4>
      </vt:variant>
      <vt:variant>
        <vt:i4>5</vt:i4>
      </vt:variant>
      <vt:variant>
        <vt:lpwstr>https://ejn.gov.si/espd/</vt:lpwstr>
      </vt:variant>
      <vt:variant>
        <vt:lpwstr/>
      </vt:variant>
      <vt:variant>
        <vt:i4>7602218</vt:i4>
      </vt:variant>
      <vt:variant>
        <vt:i4>324</vt:i4>
      </vt:variant>
      <vt:variant>
        <vt:i4>0</vt:i4>
      </vt:variant>
      <vt:variant>
        <vt:i4>5</vt:i4>
      </vt:variant>
      <vt:variant>
        <vt:lpwstr>http://www.uradni-list.si/1/objava.jsp?sop=2022-01-0014</vt:lpwstr>
      </vt:variant>
      <vt:variant>
        <vt:lpwstr/>
      </vt:variant>
      <vt:variant>
        <vt:i4>7405615</vt:i4>
      </vt:variant>
      <vt:variant>
        <vt:i4>321</vt:i4>
      </vt:variant>
      <vt:variant>
        <vt:i4>0</vt:i4>
      </vt:variant>
      <vt:variant>
        <vt:i4>5</vt:i4>
      </vt:variant>
      <vt:variant>
        <vt:lpwstr>http://www.uradni-list.si/1/objava.jsp?sop=2020-01-2765</vt:lpwstr>
      </vt:variant>
      <vt:variant>
        <vt:lpwstr/>
      </vt:variant>
      <vt:variant>
        <vt:i4>7340073</vt:i4>
      </vt:variant>
      <vt:variant>
        <vt:i4>318</vt:i4>
      </vt:variant>
      <vt:variant>
        <vt:i4>0</vt:i4>
      </vt:variant>
      <vt:variant>
        <vt:i4>5</vt:i4>
      </vt:variant>
      <vt:variant>
        <vt:lpwstr>http://www.uradni-list.si/1/objava.jsp?sop=2011-01-3056</vt:lpwstr>
      </vt:variant>
      <vt:variant>
        <vt:lpwstr/>
      </vt:variant>
      <vt:variant>
        <vt:i4>3145793</vt:i4>
      </vt:variant>
      <vt:variant>
        <vt:i4>315</vt:i4>
      </vt:variant>
      <vt:variant>
        <vt:i4>0</vt:i4>
      </vt:variant>
      <vt:variant>
        <vt:i4>5</vt:i4>
      </vt:variant>
      <vt:variant>
        <vt:lpwstr>https://www.ajpes.si/Bonitetne_storitve/S.BON_AJPES/Bonitetna_lestvica</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1179707</vt:i4>
      </vt:variant>
      <vt:variant>
        <vt:i4>290</vt:i4>
      </vt:variant>
      <vt:variant>
        <vt:i4>0</vt:i4>
      </vt:variant>
      <vt:variant>
        <vt:i4>5</vt:i4>
      </vt:variant>
      <vt:variant>
        <vt:lpwstr/>
      </vt:variant>
      <vt:variant>
        <vt:lpwstr>_Toc228432216</vt:lpwstr>
      </vt:variant>
      <vt:variant>
        <vt:i4>1179707</vt:i4>
      </vt:variant>
      <vt:variant>
        <vt:i4>284</vt:i4>
      </vt:variant>
      <vt:variant>
        <vt:i4>0</vt:i4>
      </vt:variant>
      <vt:variant>
        <vt:i4>5</vt:i4>
      </vt:variant>
      <vt:variant>
        <vt:lpwstr/>
      </vt:variant>
      <vt:variant>
        <vt:lpwstr>_Toc228432215</vt:lpwstr>
      </vt:variant>
      <vt:variant>
        <vt:i4>1179707</vt:i4>
      </vt:variant>
      <vt:variant>
        <vt:i4>278</vt:i4>
      </vt:variant>
      <vt:variant>
        <vt:i4>0</vt:i4>
      </vt:variant>
      <vt:variant>
        <vt:i4>5</vt:i4>
      </vt:variant>
      <vt:variant>
        <vt:lpwstr/>
      </vt:variant>
      <vt:variant>
        <vt:lpwstr>_Toc228432214</vt:lpwstr>
      </vt:variant>
      <vt:variant>
        <vt:i4>1179707</vt:i4>
      </vt:variant>
      <vt:variant>
        <vt:i4>272</vt:i4>
      </vt:variant>
      <vt:variant>
        <vt:i4>0</vt:i4>
      </vt:variant>
      <vt:variant>
        <vt:i4>5</vt:i4>
      </vt:variant>
      <vt:variant>
        <vt:lpwstr/>
      </vt:variant>
      <vt:variant>
        <vt:lpwstr>_Toc228432213</vt:lpwstr>
      </vt:variant>
      <vt:variant>
        <vt:i4>1179707</vt:i4>
      </vt:variant>
      <vt:variant>
        <vt:i4>266</vt:i4>
      </vt:variant>
      <vt:variant>
        <vt:i4>0</vt:i4>
      </vt:variant>
      <vt:variant>
        <vt:i4>5</vt:i4>
      </vt:variant>
      <vt:variant>
        <vt:lpwstr/>
      </vt:variant>
      <vt:variant>
        <vt:lpwstr>_Toc228432212</vt:lpwstr>
      </vt:variant>
      <vt:variant>
        <vt:i4>1179707</vt:i4>
      </vt:variant>
      <vt:variant>
        <vt:i4>260</vt:i4>
      </vt:variant>
      <vt:variant>
        <vt:i4>0</vt:i4>
      </vt:variant>
      <vt:variant>
        <vt:i4>5</vt:i4>
      </vt:variant>
      <vt:variant>
        <vt:lpwstr/>
      </vt:variant>
      <vt:variant>
        <vt:lpwstr>_Toc228432211</vt:lpwstr>
      </vt:variant>
      <vt:variant>
        <vt:i4>1179707</vt:i4>
      </vt:variant>
      <vt:variant>
        <vt:i4>254</vt:i4>
      </vt:variant>
      <vt:variant>
        <vt:i4>0</vt:i4>
      </vt:variant>
      <vt:variant>
        <vt:i4>5</vt:i4>
      </vt:variant>
      <vt:variant>
        <vt:lpwstr/>
      </vt:variant>
      <vt:variant>
        <vt:lpwstr>_Toc228432210</vt:lpwstr>
      </vt:variant>
      <vt:variant>
        <vt:i4>1245243</vt:i4>
      </vt:variant>
      <vt:variant>
        <vt:i4>248</vt:i4>
      </vt:variant>
      <vt:variant>
        <vt:i4>0</vt:i4>
      </vt:variant>
      <vt:variant>
        <vt:i4>5</vt:i4>
      </vt:variant>
      <vt:variant>
        <vt:lpwstr/>
      </vt:variant>
      <vt:variant>
        <vt:lpwstr>_Toc228432209</vt:lpwstr>
      </vt:variant>
      <vt:variant>
        <vt:i4>1245243</vt:i4>
      </vt:variant>
      <vt:variant>
        <vt:i4>242</vt:i4>
      </vt:variant>
      <vt:variant>
        <vt:i4>0</vt:i4>
      </vt:variant>
      <vt:variant>
        <vt:i4>5</vt:i4>
      </vt:variant>
      <vt:variant>
        <vt:lpwstr/>
      </vt:variant>
      <vt:variant>
        <vt:lpwstr>_Toc228432208</vt:lpwstr>
      </vt:variant>
      <vt:variant>
        <vt:i4>1245243</vt:i4>
      </vt:variant>
      <vt:variant>
        <vt:i4>236</vt:i4>
      </vt:variant>
      <vt:variant>
        <vt:i4>0</vt:i4>
      </vt:variant>
      <vt:variant>
        <vt:i4>5</vt:i4>
      </vt:variant>
      <vt:variant>
        <vt:lpwstr/>
      </vt:variant>
      <vt:variant>
        <vt:lpwstr>_Toc228432207</vt:lpwstr>
      </vt:variant>
      <vt:variant>
        <vt:i4>1245243</vt:i4>
      </vt:variant>
      <vt:variant>
        <vt:i4>230</vt:i4>
      </vt:variant>
      <vt:variant>
        <vt:i4>0</vt:i4>
      </vt:variant>
      <vt:variant>
        <vt:i4>5</vt:i4>
      </vt:variant>
      <vt:variant>
        <vt:lpwstr/>
      </vt:variant>
      <vt:variant>
        <vt:lpwstr>_Toc228432206</vt:lpwstr>
      </vt:variant>
      <vt:variant>
        <vt:i4>1245243</vt:i4>
      </vt:variant>
      <vt:variant>
        <vt:i4>224</vt:i4>
      </vt:variant>
      <vt:variant>
        <vt:i4>0</vt:i4>
      </vt:variant>
      <vt:variant>
        <vt:i4>5</vt:i4>
      </vt:variant>
      <vt:variant>
        <vt:lpwstr/>
      </vt:variant>
      <vt:variant>
        <vt:lpwstr>_Toc228432205</vt:lpwstr>
      </vt:variant>
      <vt:variant>
        <vt:i4>1245243</vt:i4>
      </vt:variant>
      <vt:variant>
        <vt:i4>218</vt:i4>
      </vt:variant>
      <vt:variant>
        <vt:i4>0</vt:i4>
      </vt:variant>
      <vt:variant>
        <vt:i4>5</vt:i4>
      </vt:variant>
      <vt:variant>
        <vt:lpwstr/>
      </vt:variant>
      <vt:variant>
        <vt:lpwstr>_Toc228432204</vt:lpwstr>
      </vt:variant>
      <vt:variant>
        <vt:i4>1245243</vt:i4>
      </vt:variant>
      <vt:variant>
        <vt:i4>212</vt:i4>
      </vt:variant>
      <vt:variant>
        <vt:i4>0</vt:i4>
      </vt:variant>
      <vt:variant>
        <vt:i4>5</vt:i4>
      </vt:variant>
      <vt:variant>
        <vt:lpwstr/>
      </vt:variant>
      <vt:variant>
        <vt:lpwstr>_Toc228432203</vt:lpwstr>
      </vt:variant>
      <vt:variant>
        <vt:i4>1245243</vt:i4>
      </vt:variant>
      <vt:variant>
        <vt:i4>206</vt:i4>
      </vt:variant>
      <vt:variant>
        <vt:i4>0</vt:i4>
      </vt:variant>
      <vt:variant>
        <vt:i4>5</vt:i4>
      </vt:variant>
      <vt:variant>
        <vt:lpwstr/>
      </vt:variant>
      <vt:variant>
        <vt:lpwstr>_Toc228432202</vt:lpwstr>
      </vt:variant>
      <vt:variant>
        <vt:i4>1245243</vt:i4>
      </vt:variant>
      <vt:variant>
        <vt:i4>200</vt:i4>
      </vt:variant>
      <vt:variant>
        <vt:i4>0</vt:i4>
      </vt:variant>
      <vt:variant>
        <vt:i4>5</vt:i4>
      </vt:variant>
      <vt:variant>
        <vt:lpwstr/>
      </vt:variant>
      <vt:variant>
        <vt:lpwstr>_Toc228432201</vt:lpwstr>
      </vt:variant>
      <vt:variant>
        <vt:i4>1245243</vt:i4>
      </vt:variant>
      <vt:variant>
        <vt:i4>194</vt:i4>
      </vt:variant>
      <vt:variant>
        <vt:i4>0</vt:i4>
      </vt:variant>
      <vt:variant>
        <vt:i4>5</vt:i4>
      </vt:variant>
      <vt:variant>
        <vt:lpwstr/>
      </vt:variant>
      <vt:variant>
        <vt:lpwstr>_Toc228432200</vt:lpwstr>
      </vt:variant>
      <vt:variant>
        <vt:i4>1703992</vt:i4>
      </vt:variant>
      <vt:variant>
        <vt:i4>188</vt:i4>
      </vt:variant>
      <vt:variant>
        <vt:i4>0</vt:i4>
      </vt:variant>
      <vt:variant>
        <vt:i4>5</vt:i4>
      </vt:variant>
      <vt:variant>
        <vt:lpwstr/>
      </vt:variant>
      <vt:variant>
        <vt:lpwstr>_Toc228432199</vt:lpwstr>
      </vt:variant>
      <vt:variant>
        <vt:i4>1703992</vt:i4>
      </vt:variant>
      <vt:variant>
        <vt:i4>182</vt:i4>
      </vt:variant>
      <vt:variant>
        <vt:i4>0</vt:i4>
      </vt:variant>
      <vt:variant>
        <vt:i4>5</vt:i4>
      </vt:variant>
      <vt:variant>
        <vt:lpwstr/>
      </vt:variant>
      <vt:variant>
        <vt:lpwstr>_Toc228432198</vt:lpwstr>
      </vt:variant>
      <vt:variant>
        <vt:i4>1703992</vt:i4>
      </vt:variant>
      <vt:variant>
        <vt:i4>176</vt:i4>
      </vt:variant>
      <vt:variant>
        <vt:i4>0</vt:i4>
      </vt:variant>
      <vt:variant>
        <vt:i4>5</vt:i4>
      </vt:variant>
      <vt:variant>
        <vt:lpwstr/>
      </vt:variant>
      <vt:variant>
        <vt:lpwstr>_Toc228432197</vt:lpwstr>
      </vt:variant>
      <vt:variant>
        <vt:i4>1703992</vt:i4>
      </vt:variant>
      <vt:variant>
        <vt:i4>170</vt:i4>
      </vt:variant>
      <vt:variant>
        <vt:i4>0</vt:i4>
      </vt:variant>
      <vt:variant>
        <vt:i4>5</vt:i4>
      </vt:variant>
      <vt:variant>
        <vt:lpwstr/>
      </vt:variant>
      <vt:variant>
        <vt:lpwstr>_Toc228432196</vt:lpwstr>
      </vt:variant>
      <vt:variant>
        <vt:i4>1703992</vt:i4>
      </vt:variant>
      <vt:variant>
        <vt:i4>164</vt:i4>
      </vt:variant>
      <vt:variant>
        <vt:i4>0</vt:i4>
      </vt:variant>
      <vt:variant>
        <vt:i4>5</vt:i4>
      </vt:variant>
      <vt:variant>
        <vt:lpwstr/>
      </vt:variant>
      <vt:variant>
        <vt:lpwstr>_Toc228432195</vt:lpwstr>
      </vt:variant>
      <vt:variant>
        <vt:i4>1703992</vt:i4>
      </vt:variant>
      <vt:variant>
        <vt:i4>158</vt:i4>
      </vt:variant>
      <vt:variant>
        <vt:i4>0</vt:i4>
      </vt:variant>
      <vt:variant>
        <vt:i4>5</vt:i4>
      </vt:variant>
      <vt:variant>
        <vt:lpwstr/>
      </vt:variant>
      <vt:variant>
        <vt:lpwstr>_Toc228432194</vt:lpwstr>
      </vt:variant>
      <vt:variant>
        <vt:i4>1703992</vt:i4>
      </vt:variant>
      <vt:variant>
        <vt:i4>152</vt:i4>
      </vt:variant>
      <vt:variant>
        <vt:i4>0</vt:i4>
      </vt:variant>
      <vt:variant>
        <vt:i4>5</vt:i4>
      </vt:variant>
      <vt:variant>
        <vt:lpwstr/>
      </vt:variant>
      <vt:variant>
        <vt:lpwstr>_Toc228432193</vt:lpwstr>
      </vt:variant>
      <vt:variant>
        <vt:i4>1703992</vt:i4>
      </vt:variant>
      <vt:variant>
        <vt:i4>146</vt:i4>
      </vt:variant>
      <vt:variant>
        <vt:i4>0</vt:i4>
      </vt:variant>
      <vt:variant>
        <vt:i4>5</vt:i4>
      </vt:variant>
      <vt:variant>
        <vt:lpwstr/>
      </vt:variant>
      <vt:variant>
        <vt:lpwstr>_Toc228432192</vt:lpwstr>
      </vt:variant>
      <vt:variant>
        <vt:i4>1703992</vt:i4>
      </vt:variant>
      <vt:variant>
        <vt:i4>140</vt:i4>
      </vt:variant>
      <vt:variant>
        <vt:i4>0</vt:i4>
      </vt:variant>
      <vt:variant>
        <vt:i4>5</vt:i4>
      </vt:variant>
      <vt:variant>
        <vt:lpwstr/>
      </vt:variant>
      <vt:variant>
        <vt:lpwstr>_Toc228432191</vt:lpwstr>
      </vt:variant>
      <vt:variant>
        <vt:i4>1703992</vt:i4>
      </vt:variant>
      <vt:variant>
        <vt:i4>134</vt:i4>
      </vt:variant>
      <vt:variant>
        <vt:i4>0</vt:i4>
      </vt:variant>
      <vt:variant>
        <vt:i4>5</vt:i4>
      </vt:variant>
      <vt:variant>
        <vt:lpwstr/>
      </vt:variant>
      <vt:variant>
        <vt:lpwstr>_Toc228432190</vt:lpwstr>
      </vt:variant>
      <vt:variant>
        <vt:i4>1769528</vt:i4>
      </vt:variant>
      <vt:variant>
        <vt:i4>128</vt:i4>
      </vt:variant>
      <vt:variant>
        <vt:i4>0</vt:i4>
      </vt:variant>
      <vt:variant>
        <vt:i4>5</vt:i4>
      </vt:variant>
      <vt:variant>
        <vt:lpwstr/>
      </vt:variant>
      <vt:variant>
        <vt:lpwstr>_Toc228432189</vt:lpwstr>
      </vt:variant>
      <vt:variant>
        <vt:i4>1769528</vt:i4>
      </vt:variant>
      <vt:variant>
        <vt:i4>122</vt:i4>
      </vt:variant>
      <vt:variant>
        <vt:i4>0</vt:i4>
      </vt:variant>
      <vt:variant>
        <vt:i4>5</vt:i4>
      </vt:variant>
      <vt:variant>
        <vt:lpwstr/>
      </vt:variant>
      <vt:variant>
        <vt:lpwstr>_Toc228432188</vt:lpwstr>
      </vt:variant>
      <vt:variant>
        <vt:i4>1769528</vt:i4>
      </vt:variant>
      <vt:variant>
        <vt:i4>116</vt:i4>
      </vt:variant>
      <vt:variant>
        <vt:i4>0</vt:i4>
      </vt:variant>
      <vt:variant>
        <vt:i4>5</vt:i4>
      </vt:variant>
      <vt:variant>
        <vt:lpwstr/>
      </vt:variant>
      <vt:variant>
        <vt:lpwstr>_Toc228432187</vt:lpwstr>
      </vt:variant>
      <vt:variant>
        <vt:i4>1769528</vt:i4>
      </vt:variant>
      <vt:variant>
        <vt:i4>110</vt:i4>
      </vt:variant>
      <vt:variant>
        <vt:i4>0</vt:i4>
      </vt:variant>
      <vt:variant>
        <vt:i4>5</vt:i4>
      </vt:variant>
      <vt:variant>
        <vt:lpwstr/>
      </vt:variant>
      <vt:variant>
        <vt:lpwstr>_Toc228432186</vt:lpwstr>
      </vt:variant>
      <vt:variant>
        <vt:i4>1769528</vt:i4>
      </vt:variant>
      <vt:variant>
        <vt:i4>104</vt:i4>
      </vt:variant>
      <vt:variant>
        <vt:i4>0</vt:i4>
      </vt:variant>
      <vt:variant>
        <vt:i4>5</vt:i4>
      </vt:variant>
      <vt:variant>
        <vt:lpwstr/>
      </vt:variant>
      <vt:variant>
        <vt:lpwstr>_Toc228432185</vt:lpwstr>
      </vt:variant>
      <vt:variant>
        <vt:i4>1769528</vt:i4>
      </vt:variant>
      <vt:variant>
        <vt:i4>98</vt:i4>
      </vt:variant>
      <vt:variant>
        <vt:i4>0</vt:i4>
      </vt:variant>
      <vt:variant>
        <vt:i4>5</vt:i4>
      </vt:variant>
      <vt:variant>
        <vt:lpwstr/>
      </vt:variant>
      <vt:variant>
        <vt:lpwstr>_Toc228432184</vt:lpwstr>
      </vt:variant>
      <vt:variant>
        <vt:i4>1769528</vt:i4>
      </vt:variant>
      <vt:variant>
        <vt:i4>92</vt:i4>
      </vt:variant>
      <vt:variant>
        <vt:i4>0</vt:i4>
      </vt:variant>
      <vt:variant>
        <vt:i4>5</vt:i4>
      </vt:variant>
      <vt:variant>
        <vt:lpwstr/>
      </vt:variant>
      <vt:variant>
        <vt:lpwstr>_Toc228432183</vt:lpwstr>
      </vt:variant>
      <vt:variant>
        <vt:i4>1769528</vt:i4>
      </vt:variant>
      <vt:variant>
        <vt:i4>86</vt:i4>
      </vt:variant>
      <vt:variant>
        <vt:i4>0</vt:i4>
      </vt:variant>
      <vt:variant>
        <vt:i4>5</vt:i4>
      </vt:variant>
      <vt:variant>
        <vt:lpwstr/>
      </vt:variant>
      <vt:variant>
        <vt:lpwstr>_Toc228432182</vt:lpwstr>
      </vt:variant>
      <vt:variant>
        <vt:i4>1769528</vt:i4>
      </vt:variant>
      <vt:variant>
        <vt:i4>80</vt:i4>
      </vt:variant>
      <vt:variant>
        <vt:i4>0</vt:i4>
      </vt:variant>
      <vt:variant>
        <vt:i4>5</vt:i4>
      </vt:variant>
      <vt:variant>
        <vt:lpwstr/>
      </vt:variant>
      <vt:variant>
        <vt:lpwstr>_Toc228432181</vt:lpwstr>
      </vt:variant>
      <vt:variant>
        <vt:i4>1769528</vt:i4>
      </vt:variant>
      <vt:variant>
        <vt:i4>74</vt:i4>
      </vt:variant>
      <vt:variant>
        <vt:i4>0</vt:i4>
      </vt:variant>
      <vt:variant>
        <vt:i4>5</vt:i4>
      </vt:variant>
      <vt:variant>
        <vt:lpwstr/>
      </vt:variant>
      <vt:variant>
        <vt:lpwstr>_Toc228432180</vt:lpwstr>
      </vt:variant>
      <vt:variant>
        <vt:i4>1310776</vt:i4>
      </vt:variant>
      <vt:variant>
        <vt:i4>68</vt:i4>
      </vt:variant>
      <vt:variant>
        <vt:i4>0</vt:i4>
      </vt:variant>
      <vt:variant>
        <vt:i4>5</vt:i4>
      </vt:variant>
      <vt:variant>
        <vt:lpwstr/>
      </vt:variant>
      <vt:variant>
        <vt:lpwstr>_Toc228432179</vt:lpwstr>
      </vt:variant>
      <vt:variant>
        <vt:i4>1310776</vt:i4>
      </vt:variant>
      <vt:variant>
        <vt:i4>62</vt:i4>
      </vt:variant>
      <vt:variant>
        <vt:i4>0</vt:i4>
      </vt:variant>
      <vt:variant>
        <vt:i4>5</vt:i4>
      </vt:variant>
      <vt:variant>
        <vt:lpwstr/>
      </vt:variant>
      <vt:variant>
        <vt:lpwstr>_Toc228432178</vt:lpwstr>
      </vt:variant>
      <vt:variant>
        <vt:i4>1310776</vt:i4>
      </vt:variant>
      <vt:variant>
        <vt:i4>56</vt:i4>
      </vt:variant>
      <vt:variant>
        <vt:i4>0</vt:i4>
      </vt:variant>
      <vt:variant>
        <vt:i4>5</vt:i4>
      </vt:variant>
      <vt:variant>
        <vt:lpwstr/>
      </vt:variant>
      <vt:variant>
        <vt:lpwstr>_Toc228432177</vt:lpwstr>
      </vt:variant>
      <vt:variant>
        <vt:i4>1310776</vt:i4>
      </vt:variant>
      <vt:variant>
        <vt:i4>50</vt:i4>
      </vt:variant>
      <vt:variant>
        <vt:i4>0</vt:i4>
      </vt:variant>
      <vt:variant>
        <vt:i4>5</vt:i4>
      </vt:variant>
      <vt:variant>
        <vt:lpwstr/>
      </vt:variant>
      <vt:variant>
        <vt:lpwstr>_Toc228432176</vt:lpwstr>
      </vt:variant>
      <vt:variant>
        <vt:i4>1310776</vt:i4>
      </vt:variant>
      <vt:variant>
        <vt:i4>44</vt:i4>
      </vt:variant>
      <vt:variant>
        <vt:i4>0</vt:i4>
      </vt:variant>
      <vt:variant>
        <vt:i4>5</vt:i4>
      </vt:variant>
      <vt:variant>
        <vt:lpwstr/>
      </vt:variant>
      <vt:variant>
        <vt:lpwstr>_Toc228432175</vt:lpwstr>
      </vt:variant>
      <vt:variant>
        <vt:i4>1310776</vt:i4>
      </vt:variant>
      <vt:variant>
        <vt:i4>38</vt:i4>
      </vt:variant>
      <vt:variant>
        <vt:i4>0</vt:i4>
      </vt:variant>
      <vt:variant>
        <vt:i4>5</vt:i4>
      </vt:variant>
      <vt:variant>
        <vt:lpwstr/>
      </vt:variant>
      <vt:variant>
        <vt:lpwstr>_Toc228432174</vt:lpwstr>
      </vt:variant>
      <vt:variant>
        <vt:i4>1310776</vt:i4>
      </vt:variant>
      <vt:variant>
        <vt:i4>32</vt:i4>
      </vt:variant>
      <vt:variant>
        <vt:i4>0</vt:i4>
      </vt:variant>
      <vt:variant>
        <vt:i4>5</vt:i4>
      </vt:variant>
      <vt:variant>
        <vt:lpwstr/>
      </vt:variant>
      <vt:variant>
        <vt:lpwstr>_Toc228432173</vt:lpwstr>
      </vt:variant>
      <vt:variant>
        <vt:i4>1310776</vt:i4>
      </vt:variant>
      <vt:variant>
        <vt:i4>26</vt:i4>
      </vt:variant>
      <vt:variant>
        <vt:i4>0</vt:i4>
      </vt:variant>
      <vt:variant>
        <vt:i4>5</vt:i4>
      </vt:variant>
      <vt:variant>
        <vt:lpwstr/>
      </vt:variant>
      <vt:variant>
        <vt:lpwstr>_Toc228432172</vt:lpwstr>
      </vt:variant>
      <vt:variant>
        <vt:i4>1310776</vt:i4>
      </vt:variant>
      <vt:variant>
        <vt:i4>20</vt:i4>
      </vt:variant>
      <vt:variant>
        <vt:i4>0</vt:i4>
      </vt:variant>
      <vt:variant>
        <vt:i4>5</vt:i4>
      </vt:variant>
      <vt:variant>
        <vt:lpwstr/>
      </vt:variant>
      <vt:variant>
        <vt:lpwstr>_Toc228432171</vt:lpwstr>
      </vt:variant>
      <vt:variant>
        <vt:i4>1310776</vt:i4>
      </vt:variant>
      <vt:variant>
        <vt:i4>14</vt:i4>
      </vt:variant>
      <vt:variant>
        <vt:i4>0</vt:i4>
      </vt:variant>
      <vt:variant>
        <vt:i4>5</vt:i4>
      </vt:variant>
      <vt:variant>
        <vt:lpwstr/>
      </vt:variant>
      <vt:variant>
        <vt:lpwstr>_Toc228432170</vt:lpwstr>
      </vt:variant>
      <vt:variant>
        <vt:i4>1376312</vt:i4>
      </vt:variant>
      <vt:variant>
        <vt:i4>8</vt:i4>
      </vt:variant>
      <vt:variant>
        <vt:i4>0</vt:i4>
      </vt:variant>
      <vt:variant>
        <vt:i4>5</vt:i4>
      </vt:variant>
      <vt:variant>
        <vt:lpwstr/>
      </vt:variant>
      <vt:variant>
        <vt:lpwstr>_Toc228432169</vt:lpwstr>
      </vt:variant>
      <vt:variant>
        <vt:i4>1376312</vt:i4>
      </vt:variant>
      <vt:variant>
        <vt:i4>2</vt:i4>
      </vt:variant>
      <vt:variant>
        <vt:i4>0</vt:i4>
      </vt:variant>
      <vt:variant>
        <vt:i4>5</vt:i4>
      </vt:variant>
      <vt:variant>
        <vt:lpwstr/>
      </vt:variant>
      <vt:variant>
        <vt:lpwstr>_Toc228432168</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Marjeta Rozman</cp:lastModifiedBy>
  <cp:revision>6</cp:revision>
  <cp:lastPrinted>2026-02-10T18:20:00Z</cp:lastPrinted>
  <dcterms:created xsi:type="dcterms:W3CDTF">2026-05-06T09:42:00Z</dcterms:created>
  <dcterms:modified xsi:type="dcterms:W3CDTF">2026-05-06T09:45:00Z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